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F4E601" w14:textId="1FAB71E7" w:rsidR="00E83312" w:rsidRPr="00F55A5B" w:rsidRDefault="00E83312" w:rsidP="00E83312">
      <w:pPr>
        <w:pStyle w:val="CRCoverPage"/>
        <w:tabs>
          <w:tab w:val="right" w:pos="9638"/>
        </w:tabs>
        <w:spacing w:after="0"/>
        <w:rPr>
          <w:rFonts w:cs="Arial"/>
          <w:b/>
          <w:noProof/>
          <w:sz w:val="22"/>
          <w:szCs w:val="18"/>
        </w:rPr>
      </w:pPr>
      <w:bookmarkStart w:id="0" w:name="_Hlk33110128"/>
      <w:bookmarkStart w:id="1" w:name="_Hlk520728905"/>
      <w:bookmarkEnd w:id="0"/>
      <w:r w:rsidRPr="00F55A5B">
        <w:rPr>
          <w:rFonts w:cs="Arial"/>
          <w:b/>
          <w:noProof/>
          <w:sz w:val="22"/>
          <w:szCs w:val="18"/>
        </w:rPr>
        <w:t>SA WG2 Meeting #S2-15</w:t>
      </w:r>
      <w:r>
        <w:rPr>
          <w:rFonts w:cs="Arial"/>
          <w:b/>
          <w:noProof/>
          <w:sz w:val="22"/>
          <w:szCs w:val="18"/>
        </w:rPr>
        <w:t>4</w:t>
      </w:r>
      <w:r w:rsidRPr="00F55A5B">
        <w:rPr>
          <w:rFonts w:cs="Arial"/>
          <w:b/>
          <w:noProof/>
          <w:sz w:val="22"/>
          <w:szCs w:val="18"/>
        </w:rPr>
        <w:tab/>
        <w:t>S2-</w:t>
      </w:r>
      <w:r w:rsidR="00C25B3D">
        <w:rPr>
          <w:rFonts w:cs="Arial"/>
          <w:b/>
          <w:noProof/>
          <w:sz w:val="22"/>
          <w:szCs w:val="18"/>
        </w:rPr>
        <w:t>2210232</w:t>
      </w:r>
    </w:p>
    <w:p w14:paraId="402871A8" w14:textId="11EA8A57" w:rsidR="00E83312" w:rsidRPr="00F55A5B" w:rsidRDefault="00E83312" w:rsidP="00E83312">
      <w:pPr>
        <w:pStyle w:val="CRCoverPage"/>
        <w:pBdr>
          <w:bottom w:val="single" w:sz="6" w:space="0" w:color="auto"/>
        </w:pBdr>
        <w:tabs>
          <w:tab w:val="right" w:pos="9638"/>
        </w:tabs>
        <w:spacing w:after="0"/>
        <w:rPr>
          <w:rFonts w:cs="Arial"/>
          <w:b/>
          <w:noProof/>
          <w:sz w:val="22"/>
          <w:szCs w:val="18"/>
        </w:rPr>
      </w:pPr>
      <w:r w:rsidRPr="00F55A5B">
        <w:rPr>
          <w:rFonts w:cs="Arial"/>
          <w:b/>
          <w:noProof/>
          <w:sz w:val="22"/>
          <w:szCs w:val="18"/>
        </w:rPr>
        <w:t>1</w:t>
      </w:r>
      <w:r>
        <w:rPr>
          <w:rFonts w:cs="Arial"/>
          <w:b/>
          <w:noProof/>
          <w:sz w:val="22"/>
          <w:szCs w:val="18"/>
        </w:rPr>
        <w:t>4</w:t>
      </w:r>
      <w:r w:rsidRPr="00F55A5B">
        <w:rPr>
          <w:rFonts w:cs="Arial"/>
          <w:b/>
          <w:noProof/>
          <w:sz w:val="22"/>
          <w:szCs w:val="18"/>
        </w:rPr>
        <w:t xml:space="preserve"> – </w:t>
      </w:r>
      <w:r>
        <w:rPr>
          <w:rFonts w:cs="Arial"/>
          <w:b/>
          <w:noProof/>
          <w:sz w:val="22"/>
          <w:szCs w:val="18"/>
        </w:rPr>
        <w:t>18</w:t>
      </w:r>
      <w:r w:rsidRPr="00F55A5B">
        <w:rPr>
          <w:rFonts w:cs="Arial"/>
          <w:b/>
          <w:noProof/>
          <w:sz w:val="22"/>
          <w:szCs w:val="18"/>
        </w:rPr>
        <w:t xml:space="preserve"> </w:t>
      </w:r>
      <w:r>
        <w:rPr>
          <w:rFonts w:cs="Arial"/>
          <w:b/>
          <w:noProof/>
          <w:sz w:val="22"/>
          <w:szCs w:val="18"/>
        </w:rPr>
        <w:t>November</w:t>
      </w:r>
      <w:r w:rsidRPr="00F55A5B">
        <w:rPr>
          <w:rFonts w:cs="Arial"/>
          <w:b/>
          <w:noProof/>
          <w:sz w:val="22"/>
          <w:szCs w:val="18"/>
        </w:rPr>
        <w:t xml:space="preserve">, 2022, </w:t>
      </w:r>
      <w:r>
        <w:rPr>
          <w:rFonts w:cs="Arial"/>
          <w:b/>
          <w:noProof/>
          <w:sz w:val="22"/>
          <w:szCs w:val="18"/>
        </w:rPr>
        <w:t>Toulouse, FR</w:t>
      </w:r>
      <w:r w:rsidRPr="00F55A5B">
        <w:rPr>
          <w:rFonts w:cs="Arial"/>
          <w:b/>
          <w:noProof/>
          <w:sz w:val="22"/>
          <w:szCs w:val="18"/>
        </w:rPr>
        <w:tab/>
      </w:r>
    </w:p>
    <w:p w14:paraId="6A9D03D5" w14:textId="77777777" w:rsidR="00E83312" w:rsidRPr="00F55A5B" w:rsidRDefault="00E83312" w:rsidP="00E83312">
      <w:pPr>
        <w:pStyle w:val="CRCoverPage"/>
        <w:tabs>
          <w:tab w:val="right" w:pos="9638"/>
        </w:tabs>
        <w:spacing w:after="0"/>
        <w:rPr>
          <w:rFonts w:cs="Arial"/>
          <w:b/>
          <w:noProof/>
          <w:sz w:val="22"/>
          <w:szCs w:val="18"/>
        </w:rPr>
      </w:pPr>
    </w:p>
    <w:bookmarkEnd w:id="1"/>
    <w:p w14:paraId="24A8FF5C" w14:textId="77777777" w:rsidR="00E83312" w:rsidRPr="00E83312" w:rsidRDefault="00E83312" w:rsidP="00E83312">
      <w:pPr>
        <w:ind w:left="2127" w:hanging="2127"/>
        <w:jc w:val="left"/>
        <w:rPr>
          <w:rFonts w:ascii="Arial" w:hAnsi="Arial" w:cs="Arial"/>
          <w:b/>
          <w:lang w:val="en-US"/>
        </w:rPr>
      </w:pPr>
      <w:r w:rsidRPr="00E83312">
        <w:rPr>
          <w:rFonts w:ascii="Arial" w:hAnsi="Arial" w:cs="Arial"/>
          <w:b/>
          <w:lang w:val="en-US"/>
        </w:rPr>
        <w:t>Source:</w:t>
      </w:r>
      <w:r w:rsidRPr="00E83312">
        <w:rPr>
          <w:rFonts w:ascii="Arial" w:hAnsi="Arial" w:cs="Arial"/>
          <w:b/>
          <w:lang w:val="en-US"/>
        </w:rPr>
        <w:tab/>
        <w:t xml:space="preserve">Nokia, Nokia Shanghai Bell, </w:t>
      </w:r>
    </w:p>
    <w:p w14:paraId="0259455E" w14:textId="6AFF5F2C" w:rsidR="00E83312" w:rsidRPr="00E83312" w:rsidRDefault="00E83312" w:rsidP="00E83312">
      <w:pPr>
        <w:ind w:left="2127" w:hanging="2127"/>
        <w:rPr>
          <w:rFonts w:ascii="Arial" w:hAnsi="Arial" w:cs="Arial"/>
          <w:b/>
          <w:lang w:val="en-US"/>
        </w:rPr>
      </w:pPr>
      <w:r w:rsidRPr="00E83312">
        <w:rPr>
          <w:rFonts w:ascii="Arial" w:hAnsi="Arial" w:cs="Arial"/>
          <w:b/>
          <w:lang w:val="en-US"/>
        </w:rPr>
        <w:t>Title:</w:t>
      </w:r>
      <w:r w:rsidRPr="00E83312">
        <w:rPr>
          <w:rFonts w:ascii="Arial" w:hAnsi="Arial" w:cs="Arial"/>
          <w:b/>
          <w:lang w:val="en-US"/>
        </w:rPr>
        <w:tab/>
        <w:t xml:space="preserve">Conclusion for key issue </w:t>
      </w:r>
      <w:r w:rsidR="000E1558">
        <w:rPr>
          <w:rFonts w:ascii="Arial" w:hAnsi="Arial" w:cs="Arial"/>
          <w:b/>
          <w:lang w:val="en-US"/>
        </w:rPr>
        <w:t>5</w:t>
      </w:r>
    </w:p>
    <w:p w14:paraId="35C6CB91" w14:textId="77777777" w:rsidR="00E83312" w:rsidRPr="00E83312" w:rsidRDefault="00E83312" w:rsidP="00E83312">
      <w:pPr>
        <w:ind w:left="2127" w:hanging="2127"/>
        <w:rPr>
          <w:rFonts w:ascii="Arial" w:hAnsi="Arial" w:cs="Arial"/>
          <w:b/>
          <w:lang w:val="en-US"/>
        </w:rPr>
      </w:pPr>
      <w:r w:rsidRPr="00E83312">
        <w:rPr>
          <w:rFonts w:ascii="Arial" w:hAnsi="Arial" w:cs="Arial"/>
          <w:b/>
          <w:lang w:val="en-US"/>
        </w:rPr>
        <w:t>Document for:</w:t>
      </w:r>
      <w:r w:rsidRPr="00E83312">
        <w:rPr>
          <w:rFonts w:ascii="Arial" w:hAnsi="Arial" w:cs="Arial"/>
          <w:b/>
          <w:lang w:val="en-US"/>
        </w:rPr>
        <w:tab/>
        <w:t>Approval</w:t>
      </w:r>
    </w:p>
    <w:p w14:paraId="267C37CC" w14:textId="1B953A34" w:rsidR="00E83312" w:rsidRPr="00E83312" w:rsidRDefault="00E83312" w:rsidP="00E83312">
      <w:pPr>
        <w:ind w:left="2127" w:hanging="2127"/>
        <w:rPr>
          <w:rFonts w:ascii="Arial" w:hAnsi="Arial" w:cs="Arial"/>
          <w:b/>
        </w:rPr>
      </w:pPr>
      <w:r w:rsidRPr="00E83312">
        <w:rPr>
          <w:rFonts w:ascii="Arial" w:hAnsi="Arial" w:cs="Arial"/>
          <w:b/>
        </w:rPr>
        <w:t>Agenda Item:</w:t>
      </w:r>
      <w:r w:rsidRPr="00E83312">
        <w:rPr>
          <w:rFonts w:ascii="Arial" w:hAnsi="Arial" w:cs="Arial"/>
          <w:b/>
        </w:rPr>
        <w:tab/>
        <w:t>9.18</w:t>
      </w:r>
      <w:r w:rsidR="00FA4E85">
        <w:rPr>
          <w:rFonts w:ascii="Arial" w:hAnsi="Arial" w:cs="Arial"/>
          <w:b/>
        </w:rPr>
        <w:t>.1</w:t>
      </w:r>
    </w:p>
    <w:p w14:paraId="0675477B" w14:textId="77777777" w:rsidR="00E83312" w:rsidRPr="00E83312" w:rsidRDefault="00E83312" w:rsidP="00E83312">
      <w:pPr>
        <w:ind w:left="2127" w:hanging="2127"/>
        <w:rPr>
          <w:rFonts w:ascii="Arial" w:hAnsi="Arial" w:cs="Arial"/>
          <w:b/>
        </w:rPr>
      </w:pPr>
      <w:r w:rsidRPr="00E83312">
        <w:rPr>
          <w:rFonts w:ascii="Arial" w:hAnsi="Arial" w:cs="Arial"/>
          <w:b/>
        </w:rPr>
        <w:t>Work Item / Release:</w:t>
      </w:r>
      <w:r w:rsidRPr="00E83312">
        <w:rPr>
          <w:rFonts w:ascii="Arial" w:hAnsi="Arial" w:cs="Arial"/>
          <w:b/>
        </w:rPr>
        <w:tab/>
        <w:t xml:space="preserve">FS_5MBS_Ph2 / </w:t>
      </w:r>
      <w:r w:rsidRPr="00E83312">
        <w:rPr>
          <w:rFonts w:ascii="Arial" w:hAnsi="Arial" w:cs="Arial"/>
          <w:b/>
          <w:lang w:val="en-US"/>
        </w:rPr>
        <w:t>Rel-18</w:t>
      </w:r>
    </w:p>
    <w:p w14:paraId="5BCB13F0" w14:textId="3F0C25F0" w:rsidR="00E956C5" w:rsidRPr="0061510A" w:rsidRDefault="00602CFF" w:rsidP="33816131">
      <w:pPr>
        <w:rPr>
          <w:rFonts w:ascii="Arial" w:hAnsi="Arial" w:cs="Arial"/>
          <w:i/>
        </w:rPr>
      </w:pPr>
      <w:r w:rsidRPr="002E35D2">
        <w:rPr>
          <w:rFonts w:ascii="Arial" w:hAnsi="Arial" w:cs="Arial"/>
          <w:i/>
          <w:iCs/>
          <w:lang w:val="en-US"/>
        </w:rPr>
        <w:t>Abstract of the contr</w:t>
      </w:r>
      <w:r w:rsidR="00CF59C9" w:rsidRPr="002E35D2">
        <w:rPr>
          <w:rFonts w:ascii="Arial" w:hAnsi="Arial" w:cs="Arial"/>
          <w:i/>
          <w:iCs/>
          <w:lang w:val="en-US"/>
        </w:rPr>
        <w:t>ibution:</w:t>
      </w:r>
      <w:r w:rsidR="00B70EF0" w:rsidRPr="002E35D2">
        <w:rPr>
          <w:rFonts w:ascii="Arial" w:hAnsi="Arial" w:cs="Arial"/>
          <w:i/>
          <w:iCs/>
          <w:lang w:val="en-US"/>
        </w:rPr>
        <w:t xml:space="preserve"> </w:t>
      </w:r>
      <w:r w:rsidR="004C628F">
        <w:rPr>
          <w:rFonts w:ascii="Arial" w:hAnsi="Arial" w:cs="Arial"/>
          <w:i/>
        </w:rPr>
        <w:t>T</w:t>
      </w:r>
      <w:r w:rsidR="0061510A">
        <w:rPr>
          <w:rFonts w:ascii="Arial" w:hAnsi="Arial" w:cs="Arial"/>
          <w:i/>
        </w:rPr>
        <w:t xml:space="preserve">his paper proposes </w:t>
      </w:r>
      <w:r w:rsidR="00ED20A3" w:rsidRPr="00ED20A3">
        <w:rPr>
          <w:rFonts w:ascii="Arial" w:hAnsi="Arial" w:cs="Arial"/>
          <w:i/>
        </w:rPr>
        <w:t xml:space="preserve">conclusions for key issue </w:t>
      </w:r>
      <w:r w:rsidR="000E1558">
        <w:rPr>
          <w:rFonts w:ascii="Arial" w:hAnsi="Arial" w:cs="Arial"/>
          <w:i/>
        </w:rPr>
        <w:t>5</w:t>
      </w:r>
      <w:r w:rsidR="00582BF6">
        <w:rPr>
          <w:rFonts w:ascii="Arial" w:hAnsi="Arial" w:cs="Arial"/>
          <w:i/>
        </w:rPr>
        <w:t>.</w:t>
      </w:r>
    </w:p>
    <w:p w14:paraId="18C8C67E" w14:textId="77777777" w:rsidR="00DA0DF9" w:rsidRPr="002E35D2" w:rsidRDefault="00DA0DF9" w:rsidP="005228BA">
      <w:pPr>
        <w:pStyle w:val="CRCoverPage"/>
        <w:pBdr>
          <w:bottom w:val="single" w:sz="12" w:space="1" w:color="auto"/>
        </w:pBdr>
        <w:outlineLvl w:val="0"/>
        <w:rPr>
          <w:rFonts w:cs="Arial"/>
          <w:b/>
          <w:lang w:val="en-US" w:eastAsia="ko-KR"/>
        </w:rPr>
      </w:pPr>
    </w:p>
    <w:p w14:paraId="34796228" w14:textId="31694916" w:rsidR="00C80886" w:rsidRDefault="00891C47" w:rsidP="00C80886">
      <w:pPr>
        <w:pStyle w:val="Heading1"/>
        <w:rPr>
          <w:lang w:val="en-US" w:eastAsia="ko-KR"/>
        </w:rPr>
      </w:pPr>
      <w:bookmarkStart w:id="2" w:name="_Hlk520730635"/>
      <w:r>
        <w:rPr>
          <w:lang w:val="en-US" w:eastAsia="ko-KR"/>
        </w:rPr>
        <w:t>1</w:t>
      </w:r>
      <w:r w:rsidR="00307E38">
        <w:rPr>
          <w:lang w:val="en-US" w:eastAsia="ko-KR"/>
        </w:rPr>
        <w:tab/>
      </w:r>
      <w:r w:rsidR="00C80886">
        <w:rPr>
          <w:lang w:val="en-US" w:eastAsia="ko-KR"/>
        </w:rPr>
        <w:t>Introduction</w:t>
      </w:r>
    </w:p>
    <w:p w14:paraId="404613D2" w14:textId="208E4877" w:rsidR="000E1558" w:rsidRPr="000E1558" w:rsidRDefault="000E1558" w:rsidP="000E1558">
      <w:pPr>
        <w:rPr>
          <w:lang w:val="en-US" w:eastAsia="ko-KR"/>
        </w:rPr>
      </w:pPr>
      <w:r w:rsidRPr="000E1558">
        <w:rPr>
          <w:lang w:val="en-US" w:eastAsia="ko-KR"/>
        </w:rPr>
        <w:t>The cen</w:t>
      </w:r>
      <w:r w:rsidR="005E2953">
        <w:rPr>
          <w:lang w:val="en-US" w:eastAsia="ko-KR"/>
        </w:rPr>
        <w:t xml:space="preserve">ter </w:t>
      </w:r>
      <w:r w:rsidRPr="000E1558">
        <w:rPr>
          <w:lang w:val="en-US" w:eastAsia="ko-KR"/>
        </w:rPr>
        <w:t xml:space="preserve">of discussion </w:t>
      </w:r>
      <w:r>
        <w:rPr>
          <w:lang w:val="en-US" w:eastAsia="ko-KR"/>
        </w:rPr>
        <w:t xml:space="preserve">during the last meetings </w:t>
      </w:r>
      <w:r w:rsidRPr="000E1558">
        <w:rPr>
          <w:lang w:val="en-US" w:eastAsia="ko-KR"/>
        </w:rPr>
        <w:t>was whether and how to support scenarios where the AF does not know the transmission times when it sends service announcements.</w:t>
      </w:r>
    </w:p>
    <w:p w14:paraId="5B734065" w14:textId="77777777" w:rsidR="000E1558" w:rsidRPr="000E1558" w:rsidRDefault="000E1558" w:rsidP="000E1558">
      <w:pPr>
        <w:rPr>
          <w:lang w:val="en-US" w:eastAsia="ko-KR"/>
        </w:rPr>
      </w:pPr>
      <w:r w:rsidRPr="000E1558">
        <w:rPr>
          <w:lang w:val="en-US" w:eastAsia="ko-KR"/>
        </w:rPr>
        <w:t>It was suggested that the capability limited devices could in such cases be informed via service announcements. However, delivering such updated service announcements is not straight forward:</w:t>
      </w:r>
    </w:p>
    <w:p w14:paraId="6F7A4C1D" w14:textId="3F748C45" w:rsidR="000E1558" w:rsidRPr="000E1558" w:rsidRDefault="000E1558" w:rsidP="000E1558">
      <w:pPr>
        <w:pStyle w:val="ListParagraph"/>
        <w:numPr>
          <w:ilvl w:val="0"/>
          <w:numId w:val="17"/>
        </w:numPr>
        <w:rPr>
          <w:lang w:val="en-US" w:eastAsia="ko-KR"/>
        </w:rPr>
      </w:pPr>
      <w:r w:rsidRPr="000E1558">
        <w:rPr>
          <w:lang w:val="en-US" w:eastAsia="ko-KR"/>
        </w:rPr>
        <w:t>Requiring UEs to periodically wake up and read service announcements at a server means substantial extra power consumption and network load.</w:t>
      </w:r>
    </w:p>
    <w:p w14:paraId="41C6E42E" w14:textId="070824A2" w:rsidR="000E1558" w:rsidRPr="000E1558" w:rsidRDefault="000E1558" w:rsidP="000E1558">
      <w:pPr>
        <w:pStyle w:val="ListParagraph"/>
        <w:numPr>
          <w:ilvl w:val="0"/>
          <w:numId w:val="17"/>
        </w:numPr>
        <w:rPr>
          <w:lang w:val="en-US" w:eastAsia="ko-KR"/>
        </w:rPr>
      </w:pPr>
      <w:r w:rsidRPr="000E1558">
        <w:rPr>
          <w:lang w:val="en-US" w:eastAsia="ko-KR"/>
        </w:rPr>
        <w:t>Sending separate service announcements to all involved UEs (which would be buffered according to existing procedures until UEs in power saving mode are reachable) also requires substantial network load and goes against the intention to apply MBS for a data transmission towards such UEs. In addition, the AF needs to be aware of all UEs.</w:t>
      </w:r>
    </w:p>
    <w:p w14:paraId="549DC0C1" w14:textId="69FEC583" w:rsidR="003A2B84" w:rsidRDefault="000E1558" w:rsidP="000E1558">
      <w:pPr>
        <w:rPr>
          <w:lang w:val="en-US" w:eastAsia="ko-KR"/>
        </w:rPr>
      </w:pPr>
      <w:proofErr w:type="gramStart"/>
      <w:r w:rsidRPr="000E1558">
        <w:rPr>
          <w:lang w:val="en-US" w:eastAsia="ko-KR"/>
        </w:rPr>
        <w:t>Thus</w:t>
      </w:r>
      <w:proofErr w:type="gramEnd"/>
      <w:r w:rsidRPr="000E1558">
        <w:rPr>
          <w:lang w:val="en-US" w:eastAsia="ko-KR"/>
        </w:rPr>
        <w:t xml:space="preserve"> a procedure where the network determines the involved UEs based on the information that the </w:t>
      </w:r>
      <w:r w:rsidR="005E2953">
        <w:rPr>
          <w:lang w:val="en-US" w:eastAsia="ko-KR"/>
        </w:rPr>
        <w:t xml:space="preserve">UEs </w:t>
      </w:r>
      <w:r w:rsidRPr="000E1558">
        <w:rPr>
          <w:lang w:val="en-US" w:eastAsia="ko-KR"/>
        </w:rPr>
        <w:t xml:space="preserve">joined the MBS session and </w:t>
      </w:r>
      <w:r w:rsidR="005E2953">
        <w:rPr>
          <w:lang w:val="en-US" w:eastAsia="ko-KR"/>
        </w:rPr>
        <w:t xml:space="preserve">that </w:t>
      </w:r>
      <w:r w:rsidRPr="000E1558">
        <w:rPr>
          <w:lang w:val="en-US" w:eastAsia="ko-KR"/>
        </w:rPr>
        <w:t>informs them about a scheduled transmission time appears preferable. It is suggested to keep the support of that procedure optional.</w:t>
      </w:r>
    </w:p>
    <w:p w14:paraId="3695B9B7" w14:textId="4F9AC303" w:rsidR="000E1558" w:rsidRDefault="000E1558" w:rsidP="000E1558">
      <w:pPr>
        <w:rPr>
          <w:lang w:val="en-US" w:eastAsia="ko-KR"/>
        </w:rPr>
      </w:pPr>
      <w:r>
        <w:rPr>
          <w:lang w:val="en-US" w:eastAsia="ko-KR"/>
        </w:rPr>
        <w:t>To reduce the complexity, it is suggested that the activation time is provided to the UEs in a PDU session activation. Solution 25 is being updates accordingly in S2-221</w:t>
      </w:r>
      <w:r w:rsidR="007671D6">
        <w:rPr>
          <w:lang w:val="en-US" w:eastAsia="ko-KR"/>
        </w:rPr>
        <w:t>0234</w:t>
      </w:r>
      <w:r>
        <w:rPr>
          <w:lang w:val="en-US" w:eastAsia="ko-KR"/>
        </w:rPr>
        <w:t>.</w:t>
      </w:r>
    </w:p>
    <w:p w14:paraId="2B5339E0" w14:textId="5087B2DB" w:rsidR="00756F96" w:rsidRPr="002E35D2" w:rsidRDefault="00756F96" w:rsidP="00756F96">
      <w:pPr>
        <w:pStyle w:val="Heading1"/>
        <w:rPr>
          <w:lang w:val="en-US" w:eastAsia="ko-KR"/>
        </w:rPr>
      </w:pPr>
      <w:r w:rsidRPr="002E35D2">
        <w:rPr>
          <w:lang w:val="en-US" w:eastAsia="ko-KR"/>
        </w:rPr>
        <w:t>2</w:t>
      </w:r>
      <w:r w:rsidRPr="002E35D2">
        <w:rPr>
          <w:lang w:val="en-US" w:eastAsia="ko-KR"/>
        </w:rPr>
        <w:tab/>
      </w:r>
      <w:r w:rsidRPr="002E35D2">
        <w:rPr>
          <w:lang w:val="en-US" w:eastAsia="ko-KR"/>
        </w:rPr>
        <w:tab/>
        <w:t>Proposal</w:t>
      </w:r>
    </w:p>
    <w:p w14:paraId="2ED4E953" w14:textId="0222B3C7" w:rsidR="006B7E6F" w:rsidRDefault="006B7E6F" w:rsidP="006B7E6F">
      <w:pPr>
        <w:jc w:val="left"/>
        <w:rPr>
          <w:lang w:val="en-US" w:eastAsia="ko-KR"/>
        </w:rPr>
      </w:pPr>
      <w:r w:rsidRPr="002E35D2">
        <w:rPr>
          <w:lang w:val="en-US" w:eastAsia="ko-KR"/>
        </w:rPr>
        <w:t xml:space="preserve">It is proposed to include the </w:t>
      </w:r>
      <w:r>
        <w:rPr>
          <w:lang w:val="en-US" w:eastAsia="ko-KR"/>
        </w:rPr>
        <w:t>following changes in</w:t>
      </w:r>
      <w:r w:rsidRPr="002E35D2">
        <w:rPr>
          <w:lang w:val="en-US" w:eastAsia="ko-KR"/>
        </w:rPr>
        <w:t xml:space="preserve"> TR 23.700-</w:t>
      </w:r>
      <w:r>
        <w:rPr>
          <w:lang w:val="en-US" w:eastAsia="ko-KR"/>
        </w:rPr>
        <w:t>47</w:t>
      </w:r>
      <w:r w:rsidRPr="002E35D2">
        <w:rPr>
          <w:lang w:val="en-US" w:eastAsia="ko-KR"/>
        </w:rPr>
        <w:t>.</w:t>
      </w:r>
    </w:p>
    <w:p w14:paraId="08579324" w14:textId="22B48840" w:rsidR="00891C47" w:rsidRDefault="00891C47" w:rsidP="006B7E6F">
      <w:pPr>
        <w:jc w:val="left"/>
        <w:rPr>
          <w:lang w:val="en-US" w:eastAsia="ko-KR"/>
        </w:rPr>
      </w:pPr>
    </w:p>
    <w:p w14:paraId="7E5EBC8A" w14:textId="1F4B7C5D" w:rsidR="006B7E6F" w:rsidRPr="002E35D2" w:rsidRDefault="006B7E6F" w:rsidP="006B7E6F">
      <w:pPr>
        <w:jc w:val="center"/>
        <w:rPr>
          <w:rFonts w:ascii="Arial" w:hAnsi="Arial"/>
          <w:color w:val="FF0000"/>
          <w:sz w:val="32"/>
          <w:lang w:val="en-US" w:eastAsia="ja-JP"/>
        </w:rPr>
      </w:pPr>
      <w:r w:rsidRPr="002E35D2">
        <w:rPr>
          <w:rFonts w:ascii="Arial" w:hAnsi="Arial"/>
          <w:color w:val="FF0000"/>
          <w:sz w:val="32"/>
          <w:lang w:val="en-US" w:eastAsia="ja-JP"/>
        </w:rPr>
        <w:t xml:space="preserve">*** </w:t>
      </w:r>
      <w:r w:rsidR="00ED20A3">
        <w:rPr>
          <w:rFonts w:ascii="Arial" w:hAnsi="Arial"/>
          <w:color w:val="FF0000"/>
          <w:sz w:val="32"/>
          <w:lang w:val="en-US" w:eastAsia="ja-JP"/>
        </w:rPr>
        <w:t>1st</w:t>
      </w:r>
      <w:r w:rsidRPr="002E35D2">
        <w:rPr>
          <w:rFonts w:ascii="Arial" w:hAnsi="Arial"/>
          <w:color w:val="FF0000"/>
          <w:sz w:val="32"/>
          <w:lang w:val="en-US" w:eastAsia="ja-JP"/>
        </w:rPr>
        <w:t xml:space="preserve"> Change </w:t>
      </w:r>
      <w:r w:rsidR="000E1558">
        <w:rPr>
          <w:rFonts w:ascii="Arial" w:hAnsi="Arial"/>
          <w:color w:val="FF0000"/>
          <w:sz w:val="32"/>
          <w:lang w:val="en-US" w:eastAsia="ja-JP"/>
        </w:rPr>
        <w:t xml:space="preserve">(all new </w:t>
      </w:r>
      <w:proofErr w:type="gramStart"/>
      <w:r w:rsidR="000E1558">
        <w:rPr>
          <w:rFonts w:ascii="Arial" w:hAnsi="Arial"/>
          <w:color w:val="FF0000"/>
          <w:sz w:val="32"/>
          <w:lang w:val="en-US" w:eastAsia="ja-JP"/>
        </w:rPr>
        <w:t>text)</w:t>
      </w:r>
      <w:r w:rsidRPr="002E35D2">
        <w:rPr>
          <w:rFonts w:ascii="Arial" w:hAnsi="Arial"/>
          <w:color w:val="FF0000"/>
          <w:sz w:val="32"/>
          <w:lang w:val="en-US" w:eastAsia="ja-JP"/>
        </w:rPr>
        <w:t>*</w:t>
      </w:r>
      <w:proofErr w:type="gramEnd"/>
      <w:r w:rsidRPr="002E35D2">
        <w:rPr>
          <w:rFonts w:ascii="Arial" w:hAnsi="Arial"/>
          <w:color w:val="FF0000"/>
          <w:sz w:val="32"/>
          <w:lang w:val="en-US" w:eastAsia="ja-JP"/>
        </w:rPr>
        <w:t>**</w:t>
      </w:r>
    </w:p>
    <w:bookmarkEnd w:id="2"/>
    <w:p w14:paraId="3633B9BB" w14:textId="263C5D2E" w:rsidR="000E1558" w:rsidRPr="007D7053" w:rsidRDefault="000E1558" w:rsidP="000E1558">
      <w:pPr>
        <w:pStyle w:val="Heading2"/>
        <w:rPr>
          <w:rFonts w:eastAsia="DengXian"/>
        </w:rPr>
      </w:pPr>
      <w:r>
        <w:rPr>
          <w:rFonts w:eastAsia="DengXian"/>
          <w:lang w:eastAsia="zh-CN"/>
        </w:rPr>
        <w:t>8</w:t>
      </w:r>
      <w:r w:rsidRPr="007D7053">
        <w:rPr>
          <w:rFonts w:eastAsia="DengXian"/>
          <w:lang w:eastAsia="zh-CN"/>
        </w:rPr>
        <w:t>.</w:t>
      </w:r>
      <w:r>
        <w:rPr>
          <w:rFonts w:eastAsia="DengXian"/>
          <w:lang w:eastAsia="zh-CN"/>
        </w:rPr>
        <w:t>x</w:t>
      </w:r>
      <w:r w:rsidRPr="007D7053">
        <w:rPr>
          <w:rFonts w:eastAsia="DengXian"/>
          <w:lang w:eastAsia="ko-KR"/>
        </w:rPr>
        <w:tab/>
      </w:r>
      <w:r w:rsidRPr="00496CB0">
        <w:rPr>
          <w:lang w:eastAsia="ko-KR"/>
        </w:rPr>
        <w:t>Key Issue #</w:t>
      </w:r>
      <w:r>
        <w:rPr>
          <w:lang w:eastAsia="ko-KR"/>
        </w:rPr>
        <w:t>5</w:t>
      </w:r>
      <w:r w:rsidRPr="00496CB0">
        <w:rPr>
          <w:lang w:eastAsia="ko-KR"/>
        </w:rPr>
        <w:t xml:space="preserve">: </w:t>
      </w:r>
      <w:r w:rsidRPr="007D7053">
        <w:t>Coexistence with existing power saving mechanisms for capability-limited devices</w:t>
      </w:r>
    </w:p>
    <w:p w14:paraId="79690290" w14:textId="74CF6827" w:rsidR="000E1558" w:rsidRDefault="000E1558" w:rsidP="000E1558">
      <w:pPr>
        <w:rPr>
          <w:noProof/>
          <w:lang w:eastAsia="ko-KR"/>
        </w:rPr>
      </w:pPr>
      <w:r w:rsidRPr="00AE2193">
        <w:rPr>
          <w:lang w:eastAsia="zh-CN"/>
        </w:rPr>
        <w:t>The following principles are applied for normative work to allow UEs to receive multicast/broadcast MBS data when they are using power saving mechanisms (</w:t>
      </w:r>
      <w:proofErr w:type="gramStart"/>
      <w:r w:rsidRPr="00AE2193">
        <w:rPr>
          <w:lang w:eastAsia="zh-CN"/>
        </w:rPr>
        <w:t>e.g.</w:t>
      </w:r>
      <w:proofErr w:type="gramEnd"/>
      <w:r w:rsidRPr="00AE2193">
        <w:rPr>
          <w:lang w:eastAsia="zh-CN"/>
        </w:rPr>
        <w:t xml:space="preserve"> eDRX, MICO with active time etc)</w:t>
      </w:r>
      <w:r w:rsidRPr="00AE2193">
        <w:rPr>
          <w:noProof/>
          <w:lang w:eastAsia="ko-KR"/>
        </w:rPr>
        <w:t>:</w:t>
      </w:r>
    </w:p>
    <w:p w14:paraId="4C944107" w14:textId="29CCC378" w:rsidR="000E1558" w:rsidRPr="00734097" w:rsidRDefault="000E1558" w:rsidP="000E1558">
      <w:pPr>
        <w:pStyle w:val="B1"/>
        <w:numPr>
          <w:ilvl w:val="0"/>
          <w:numId w:val="18"/>
        </w:numPr>
        <w:rPr>
          <w:rFonts w:eastAsia="MS Mincho"/>
          <w:lang w:val="en-GB"/>
        </w:rPr>
      </w:pPr>
      <w:r w:rsidRPr="00734097">
        <w:rPr>
          <w:rFonts w:eastAsia="MS Mincho"/>
          <w:lang w:val="en-GB"/>
        </w:rPr>
        <w:t>The UE is configured by the AF with</w:t>
      </w:r>
      <w:r>
        <w:rPr>
          <w:rFonts w:eastAsia="MS Mincho"/>
          <w:lang w:val="en-GB"/>
        </w:rPr>
        <w:t xml:space="preserve"> scheduled transmission</w:t>
      </w:r>
      <w:r w:rsidRPr="00734097">
        <w:rPr>
          <w:rFonts w:eastAsia="MS Mincho"/>
          <w:lang w:val="en-GB"/>
        </w:rPr>
        <w:t xml:space="preserve"> times when MBS data transmission is scheduled to occur</w:t>
      </w:r>
    </w:p>
    <w:p w14:paraId="6E8F86FA" w14:textId="02719E19" w:rsidR="000E1558" w:rsidRPr="00734097" w:rsidRDefault="000E1558" w:rsidP="000E1558">
      <w:pPr>
        <w:pStyle w:val="B1"/>
        <w:numPr>
          <w:ilvl w:val="0"/>
          <w:numId w:val="18"/>
        </w:numPr>
        <w:rPr>
          <w:rFonts w:eastAsia="MS Mincho"/>
          <w:lang w:val="en-GB"/>
        </w:rPr>
      </w:pPr>
      <w:r w:rsidRPr="00734097">
        <w:rPr>
          <w:rFonts w:eastAsia="MS Mincho"/>
          <w:lang w:val="en-GB"/>
        </w:rPr>
        <w:t>For data transmission at times known when the service announcement is performed (</w:t>
      </w:r>
      <w:proofErr w:type="gramStart"/>
      <w:r w:rsidRPr="00734097">
        <w:rPr>
          <w:rFonts w:eastAsia="MS Mincho"/>
          <w:lang w:val="en-GB"/>
        </w:rPr>
        <w:t>e.g.</w:t>
      </w:r>
      <w:proofErr w:type="gramEnd"/>
      <w:r w:rsidRPr="00734097">
        <w:rPr>
          <w:rFonts w:eastAsia="MS Mincho"/>
          <w:lang w:val="en-GB"/>
        </w:rPr>
        <w:t xml:space="preserve"> periodic times), the AF shall inform UE about the scheduled time of the MBS service (e.g., start time, end time, repetition period) in the service announcement message. </w:t>
      </w:r>
    </w:p>
    <w:p w14:paraId="133A1212" w14:textId="0E252BAC" w:rsidR="000E1558" w:rsidRPr="00734097" w:rsidRDefault="000E1558" w:rsidP="000E1558">
      <w:pPr>
        <w:pStyle w:val="B1"/>
        <w:numPr>
          <w:ilvl w:val="0"/>
          <w:numId w:val="18"/>
        </w:numPr>
        <w:rPr>
          <w:rFonts w:eastAsia="MS Mincho"/>
          <w:lang w:val="en-GB"/>
        </w:rPr>
      </w:pPr>
      <w:r w:rsidRPr="00734097">
        <w:rPr>
          <w:rFonts w:eastAsia="MS Mincho"/>
          <w:lang w:val="en-GB"/>
        </w:rPr>
        <w:t xml:space="preserve">For data transmissions at times not known when the service announcement is performed, the AF uses a deferred activation request for an MBS session indicating a scheduled transmission time which is more than a wakeup </w:t>
      </w:r>
      <w:r w:rsidRPr="00734097">
        <w:rPr>
          <w:rFonts w:eastAsia="MS Mincho"/>
          <w:lang w:val="en-GB"/>
        </w:rPr>
        <w:lastRenderedPageBreak/>
        <w:t>period of the UEs in the future. This information is propagated through MB-SMF and SMFs</w:t>
      </w:r>
      <w:r>
        <w:rPr>
          <w:rFonts w:eastAsia="MS Mincho"/>
          <w:lang w:val="en-GB"/>
        </w:rPr>
        <w:t>. The SMFs trigger a paging of</w:t>
      </w:r>
      <w:r w:rsidRPr="00734097">
        <w:rPr>
          <w:rFonts w:eastAsia="MS Mincho"/>
          <w:lang w:val="en-GB"/>
        </w:rPr>
        <w:t xml:space="preserve"> </w:t>
      </w:r>
      <w:r>
        <w:rPr>
          <w:rFonts w:eastAsia="MS Mincho"/>
          <w:lang w:val="en-GB"/>
        </w:rPr>
        <w:t xml:space="preserve">the </w:t>
      </w:r>
      <w:r w:rsidRPr="00734097">
        <w:rPr>
          <w:rFonts w:eastAsia="MS Mincho"/>
          <w:lang w:val="en-GB"/>
        </w:rPr>
        <w:t xml:space="preserve">UEs within the MBS session. When the UEs wake up, they obtain a notification of the scheduled data transmission time from the </w:t>
      </w:r>
      <w:r>
        <w:rPr>
          <w:rFonts w:eastAsia="MS Mincho"/>
          <w:lang w:val="en-GB"/>
        </w:rPr>
        <w:t>SMFs</w:t>
      </w:r>
      <w:r w:rsidRPr="00734097">
        <w:rPr>
          <w:rFonts w:eastAsia="MS Mincho"/>
          <w:lang w:val="en-GB"/>
        </w:rPr>
        <w:t>. Support of the deferred activation procedure is optional</w:t>
      </w:r>
    </w:p>
    <w:p w14:paraId="35D3E9B9" w14:textId="2CF556DA" w:rsidR="000E1558" w:rsidRDefault="000E1558" w:rsidP="000E1558">
      <w:pPr>
        <w:pStyle w:val="B1"/>
        <w:numPr>
          <w:ilvl w:val="0"/>
          <w:numId w:val="18"/>
        </w:numPr>
        <w:rPr>
          <w:rFonts w:eastAsia="MS Mincho"/>
          <w:lang w:val="en-GB"/>
        </w:rPr>
      </w:pPr>
      <w:r>
        <w:rPr>
          <w:rFonts w:eastAsia="MS Mincho"/>
          <w:lang w:val="en-GB"/>
        </w:rPr>
        <w:t xml:space="preserve">The AF </w:t>
      </w:r>
      <w:r w:rsidR="00D36DE9">
        <w:rPr>
          <w:rFonts w:eastAsia="MS Mincho"/>
          <w:lang w:val="en-GB"/>
        </w:rPr>
        <w:t xml:space="preserve">activates the MBS session and </w:t>
      </w:r>
      <w:r>
        <w:rPr>
          <w:rFonts w:eastAsia="MS Mincho"/>
          <w:lang w:val="en-GB"/>
        </w:rPr>
        <w:t>sends MBS data at the scheduled transmission times.</w:t>
      </w:r>
    </w:p>
    <w:p w14:paraId="1DBA25FE" w14:textId="6DFB2124" w:rsidR="000E1558" w:rsidRPr="00734097" w:rsidRDefault="000E1558" w:rsidP="000E1558">
      <w:pPr>
        <w:pStyle w:val="B1"/>
        <w:numPr>
          <w:ilvl w:val="0"/>
          <w:numId w:val="18"/>
        </w:numPr>
        <w:rPr>
          <w:rFonts w:eastAsia="MS Mincho"/>
          <w:lang w:val="en-GB"/>
        </w:rPr>
      </w:pPr>
      <w:r w:rsidRPr="00734097">
        <w:rPr>
          <w:rFonts w:eastAsia="MS Mincho"/>
          <w:lang w:val="en-GB"/>
        </w:rPr>
        <w:t>At the scheduled data transmission times, the UE</w:t>
      </w:r>
      <w:r>
        <w:rPr>
          <w:rFonts w:eastAsia="MS Mincho"/>
          <w:lang w:val="en-GB"/>
        </w:rPr>
        <w:t>s</w:t>
      </w:r>
      <w:r w:rsidRPr="00734097">
        <w:rPr>
          <w:rFonts w:eastAsia="MS Mincho"/>
          <w:lang w:val="en-GB"/>
        </w:rPr>
        <w:t xml:space="preserve"> appl</w:t>
      </w:r>
      <w:r>
        <w:rPr>
          <w:rFonts w:eastAsia="MS Mincho"/>
          <w:lang w:val="en-GB"/>
        </w:rPr>
        <w:t>y</w:t>
      </w:r>
      <w:r w:rsidRPr="00734097">
        <w:rPr>
          <w:rFonts w:eastAsia="MS Mincho"/>
          <w:lang w:val="en-GB"/>
        </w:rPr>
        <w:t xml:space="preserve"> the procedures of Solution 14 to receive MBS data.</w:t>
      </w:r>
    </w:p>
    <w:p w14:paraId="2710DF63" w14:textId="42EC4C28" w:rsidR="00C80886" w:rsidRPr="001B743C" w:rsidRDefault="00C80886" w:rsidP="003A2B84">
      <w:pPr>
        <w:ind w:left="284"/>
        <w:jc w:val="left"/>
        <w:rPr>
          <w:lang w:eastAsia="ko-KR"/>
        </w:rPr>
      </w:pPr>
    </w:p>
    <w:sectPr w:rsidR="00C80886" w:rsidRPr="001B743C" w:rsidSect="000B455F">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2E3340" w14:textId="77777777" w:rsidR="002A10D1" w:rsidRDefault="002A10D1">
      <w:r>
        <w:separator/>
      </w:r>
    </w:p>
  </w:endnote>
  <w:endnote w:type="continuationSeparator" w:id="0">
    <w:p w14:paraId="080771C2" w14:textId="77777777" w:rsidR="002A10D1" w:rsidRDefault="002A10D1">
      <w:r>
        <w:continuationSeparator/>
      </w:r>
    </w:p>
  </w:endnote>
  <w:endnote w:type="continuationNotice" w:id="1">
    <w:p w14:paraId="481A29BA" w14:textId="77777777" w:rsidR="002A10D1" w:rsidRDefault="002A10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12C66572" w:rsidR="00F2262D" w:rsidRDefault="00F2262D">
    <w:pPr>
      <w:pStyle w:val="Footer"/>
    </w:pPr>
    <w:r>
      <w:rPr>
        <w:noProof w:val="0"/>
      </w:rPr>
      <w:fldChar w:fldCharType="begin"/>
    </w:r>
    <w:r>
      <w:instrText xml:space="preserve"> PAGE   \* MERGEFORMAT </w:instrText>
    </w:r>
    <w:r>
      <w:rPr>
        <w:noProof w:val="0"/>
      </w:rPr>
      <w:fldChar w:fldCharType="separate"/>
    </w:r>
    <w:r w:rsidR="004C01B2">
      <w:t>1</w:t>
    </w:r>
    <w:r>
      <w:fldChar w:fldCharType="end"/>
    </w:r>
  </w:p>
  <w:p w14:paraId="53FB9A79" w14:textId="77777777" w:rsidR="00F2262D" w:rsidRDefault="00F226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C03054" w14:textId="77777777" w:rsidR="002A10D1" w:rsidRDefault="002A10D1">
      <w:r>
        <w:separator/>
      </w:r>
    </w:p>
  </w:footnote>
  <w:footnote w:type="continuationSeparator" w:id="0">
    <w:p w14:paraId="32B47687" w14:textId="77777777" w:rsidR="002A10D1" w:rsidRDefault="002A10D1">
      <w:r>
        <w:continuationSeparator/>
      </w:r>
    </w:p>
  </w:footnote>
  <w:footnote w:type="continuationNotice" w:id="1">
    <w:p w14:paraId="700E66E8" w14:textId="77777777" w:rsidR="002A10D1" w:rsidRDefault="002A10D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13B4F"/>
    <w:multiLevelType w:val="multilevel"/>
    <w:tmpl w:val="02D13B4F"/>
    <w:lvl w:ilvl="0">
      <w:start w:val="1"/>
      <w:numFmt w:val="bullet"/>
      <w:lvlText w:val="-"/>
      <w:lvlJc w:val="left"/>
      <w:pPr>
        <w:ind w:left="360" w:hanging="360"/>
      </w:pPr>
      <w:rPr>
        <w:rFonts w:ascii="Times New Roman" w:eastAsia="DengXian" w:hAnsi="Times New Roman" w:cs="Times New Roman" w:hint="default"/>
      </w:rPr>
    </w:lvl>
    <w:lvl w:ilvl="1">
      <w:start w:val="7"/>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CFB19F1"/>
    <w:multiLevelType w:val="hybridMultilevel"/>
    <w:tmpl w:val="80B4DBA0"/>
    <w:lvl w:ilvl="0" w:tplc="39CCA9FC">
      <w:start w:val="5"/>
      <w:numFmt w:val="bullet"/>
      <w:lvlText w:val="-"/>
      <w:lvlJc w:val="left"/>
      <w:pPr>
        <w:ind w:left="704" w:hanging="420"/>
      </w:pPr>
      <w:rPr>
        <w:rFonts w:ascii="Times New Roman" w:eastAsia="Malgun Gothic" w:hAnsi="Times New Roman" w:cs="Times New Roman" w:hint="default"/>
      </w:rPr>
    </w:lvl>
    <w:lvl w:ilvl="1" w:tplc="39CCA9FC">
      <w:start w:val="5"/>
      <w:numFmt w:val="bullet"/>
      <w:lvlText w:val="-"/>
      <w:lvlJc w:val="left"/>
      <w:pPr>
        <w:ind w:left="1124" w:hanging="420"/>
      </w:pPr>
      <w:rPr>
        <w:rFonts w:ascii="Times New Roman" w:eastAsia="Malgun Gothic"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7E275AD"/>
    <w:multiLevelType w:val="hybridMultilevel"/>
    <w:tmpl w:val="9710A6B6"/>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204A76C5"/>
    <w:multiLevelType w:val="multilevel"/>
    <w:tmpl w:val="204A76C5"/>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2F4343F"/>
    <w:multiLevelType w:val="hybridMultilevel"/>
    <w:tmpl w:val="E280D22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28F87AAC"/>
    <w:multiLevelType w:val="hybridMultilevel"/>
    <w:tmpl w:val="D1C4F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2FA21B7B"/>
    <w:multiLevelType w:val="hybridMultilevel"/>
    <w:tmpl w:val="4CDCED68"/>
    <w:lvl w:ilvl="0" w:tplc="67DCCC6E">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C8F6EC8"/>
    <w:multiLevelType w:val="multilevel"/>
    <w:tmpl w:val="3C8F6EC8"/>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15E6B12"/>
    <w:multiLevelType w:val="hybridMultilevel"/>
    <w:tmpl w:val="B69ACC24"/>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48CA34A7"/>
    <w:multiLevelType w:val="hybridMultilevel"/>
    <w:tmpl w:val="4BEC0DE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4C3B49A5"/>
    <w:multiLevelType w:val="hybridMultilevel"/>
    <w:tmpl w:val="E276678C"/>
    <w:lvl w:ilvl="0" w:tplc="BD7A65E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EF43A46"/>
    <w:multiLevelType w:val="multilevel"/>
    <w:tmpl w:val="4EF43A46"/>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74F825B5"/>
    <w:multiLevelType w:val="hybridMultilevel"/>
    <w:tmpl w:val="B8308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53537EC"/>
    <w:multiLevelType w:val="hybridMultilevel"/>
    <w:tmpl w:val="530C76DA"/>
    <w:lvl w:ilvl="0" w:tplc="57F49B1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C0032B"/>
    <w:multiLevelType w:val="hybridMultilevel"/>
    <w:tmpl w:val="9C3C4F4C"/>
    <w:lvl w:ilvl="0" w:tplc="74A67A4E">
      <w:start w:val="2"/>
      <w:numFmt w:val="bullet"/>
      <w:lvlText w:val="-"/>
      <w:lvlJc w:val="left"/>
      <w:pPr>
        <w:ind w:left="644" w:hanging="360"/>
      </w:pPr>
      <w:rPr>
        <w:rFonts w:ascii="Times New Roman" w:eastAsia="DengXi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num w:numId="1">
    <w:abstractNumId w:val="13"/>
  </w:num>
  <w:num w:numId="2">
    <w:abstractNumId w:val="6"/>
  </w:num>
  <w:num w:numId="3">
    <w:abstractNumId w:val="14"/>
  </w:num>
  <w:num w:numId="4">
    <w:abstractNumId w:val="7"/>
  </w:num>
  <w:num w:numId="5">
    <w:abstractNumId w:val="4"/>
  </w:num>
  <w:num w:numId="6">
    <w:abstractNumId w:val="17"/>
  </w:num>
  <w:num w:numId="7">
    <w:abstractNumId w:val="0"/>
  </w:num>
  <w:num w:numId="8">
    <w:abstractNumId w:val="10"/>
  </w:num>
  <w:num w:numId="9">
    <w:abstractNumId w:val="5"/>
  </w:num>
  <w:num w:numId="10">
    <w:abstractNumId w:val="12"/>
  </w:num>
  <w:num w:numId="11">
    <w:abstractNumId w:val="8"/>
  </w:num>
  <w:num w:numId="12">
    <w:abstractNumId w:val="3"/>
  </w:num>
  <w:num w:numId="13">
    <w:abstractNumId w:val="1"/>
  </w:num>
  <w:num w:numId="14">
    <w:abstractNumId w:val="9"/>
  </w:num>
  <w:num w:numId="15">
    <w:abstractNumId w:val="2"/>
  </w:num>
  <w:num w:numId="16">
    <w:abstractNumId w:val="15"/>
  </w:num>
  <w:num w:numId="17">
    <w:abstractNumId w:val="16"/>
  </w:num>
  <w:num w:numId="18">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3A"/>
    <w:rsid w:val="000052A7"/>
    <w:rsid w:val="000057E5"/>
    <w:rsid w:val="00005907"/>
    <w:rsid w:val="00005C3C"/>
    <w:rsid w:val="00005EF0"/>
    <w:rsid w:val="00006324"/>
    <w:rsid w:val="00006595"/>
    <w:rsid w:val="0000694E"/>
    <w:rsid w:val="00006950"/>
    <w:rsid w:val="000073A7"/>
    <w:rsid w:val="0000766C"/>
    <w:rsid w:val="00007D7B"/>
    <w:rsid w:val="00010767"/>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173"/>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BBF"/>
    <w:rsid w:val="00024EA7"/>
    <w:rsid w:val="0002504F"/>
    <w:rsid w:val="00025397"/>
    <w:rsid w:val="00025729"/>
    <w:rsid w:val="0002589E"/>
    <w:rsid w:val="00025ABC"/>
    <w:rsid w:val="00025C30"/>
    <w:rsid w:val="00025D27"/>
    <w:rsid w:val="0002630C"/>
    <w:rsid w:val="00026B25"/>
    <w:rsid w:val="00026C91"/>
    <w:rsid w:val="0002714F"/>
    <w:rsid w:val="000272BC"/>
    <w:rsid w:val="00027959"/>
    <w:rsid w:val="00027FD8"/>
    <w:rsid w:val="000302B3"/>
    <w:rsid w:val="00030513"/>
    <w:rsid w:val="00030C81"/>
    <w:rsid w:val="00030DB7"/>
    <w:rsid w:val="0003120D"/>
    <w:rsid w:val="000312A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88F"/>
    <w:rsid w:val="00041916"/>
    <w:rsid w:val="00041968"/>
    <w:rsid w:val="00041EC1"/>
    <w:rsid w:val="00042381"/>
    <w:rsid w:val="000424E2"/>
    <w:rsid w:val="00042614"/>
    <w:rsid w:val="00042DC2"/>
    <w:rsid w:val="000433F7"/>
    <w:rsid w:val="00043C75"/>
    <w:rsid w:val="00044702"/>
    <w:rsid w:val="000447DB"/>
    <w:rsid w:val="0004487B"/>
    <w:rsid w:val="00044E60"/>
    <w:rsid w:val="00044F5E"/>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EB"/>
    <w:rsid w:val="000519FD"/>
    <w:rsid w:val="00051E5A"/>
    <w:rsid w:val="00052268"/>
    <w:rsid w:val="000524CE"/>
    <w:rsid w:val="0005288F"/>
    <w:rsid w:val="00053111"/>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B14"/>
    <w:rsid w:val="00063D55"/>
    <w:rsid w:val="00063EA6"/>
    <w:rsid w:val="00064B6C"/>
    <w:rsid w:val="00064BE3"/>
    <w:rsid w:val="00064DB3"/>
    <w:rsid w:val="00065E84"/>
    <w:rsid w:val="0006622B"/>
    <w:rsid w:val="000662FF"/>
    <w:rsid w:val="00066325"/>
    <w:rsid w:val="00066455"/>
    <w:rsid w:val="0006664B"/>
    <w:rsid w:val="00067406"/>
    <w:rsid w:val="000674C8"/>
    <w:rsid w:val="00067BCF"/>
    <w:rsid w:val="00067EB4"/>
    <w:rsid w:val="00067EBF"/>
    <w:rsid w:val="00070735"/>
    <w:rsid w:val="000708AE"/>
    <w:rsid w:val="00070D08"/>
    <w:rsid w:val="0007100A"/>
    <w:rsid w:val="00071380"/>
    <w:rsid w:val="0007156D"/>
    <w:rsid w:val="00071DFC"/>
    <w:rsid w:val="000731D8"/>
    <w:rsid w:val="000733BD"/>
    <w:rsid w:val="00073402"/>
    <w:rsid w:val="00073406"/>
    <w:rsid w:val="00073FBF"/>
    <w:rsid w:val="000741D7"/>
    <w:rsid w:val="0007428E"/>
    <w:rsid w:val="000743AD"/>
    <w:rsid w:val="000744A2"/>
    <w:rsid w:val="00074E76"/>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E6B"/>
    <w:rsid w:val="00077F24"/>
    <w:rsid w:val="00080024"/>
    <w:rsid w:val="00080376"/>
    <w:rsid w:val="0008059F"/>
    <w:rsid w:val="00080A67"/>
    <w:rsid w:val="00080CD6"/>
    <w:rsid w:val="00080E84"/>
    <w:rsid w:val="0008153B"/>
    <w:rsid w:val="0008180B"/>
    <w:rsid w:val="00081FE7"/>
    <w:rsid w:val="000824E0"/>
    <w:rsid w:val="0008279E"/>
    <w:rsid w:val="000827FE"/>
    <w:rsid w:val="00082CFF"/>
    <w:rsid w:val="00082F31"/>
    <w:rsid w:val="00082F92"/>
    <w:rsid w:val="00083086"/>
    <w:rsid w:val="000831EE"/>
    <w:rsid w:val="00083C9B"/>
    <w:rsid w:val="000840E3"/>
    <w:rsid w:val="000846CD"/>
    <w:rsid w:val="0008483C"/>
    <w:rsid w:val="00085686"/>
    <w:rsid w:val="00085E9C"/>
    <w:rsid w:val="00085EBB"/>
    <w:rsid w:val="00085F1C"/>
    <w:rsid w:val="0008655D"/>
    <w:rsid w:val="00086967"/>
    <w:rsid w:val="00086F81"/>
    <w:rsid w:val="0008721F"/>
    <w:rsid w:val="00087631"/>
    <w:rsid w:val="000877AD"/>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B0D"/>
    <w:rsid w:val="00092CD3"/>
    <w:rsid w:val="00092DCA"/>
    <w:rsid w:val="00093289"/>
    <w:rsid w:val="00093B73"/>
    <w:rsid w:val="0009423B"/>
    <w:rsid w:val="00094771"/>
    <w:rsid w:val="00095989"/>
    <w:rsid w:val="00095ABD"/>
    <w:rsid w:val="00095BEA"/>
    <w:rsid w:val="00095D94"/>
    <w:rsid w:val="0009618A"/>
    <w:rsid w:val="00096574"/>
    <w:rsid w:val="00096BFF"/>
    <w:rsid w:val="00097696"/>
    <w:rsid w:val="00097714"/>
    <w:rsid w:val="0009777A"/>
    <w:rsid w:val="000978D1"/>
    <w:rsid w:val="000A0040"/>
    <w:rsid w:val="000A0544"/>
    <w:rsid w:val="000A0623"/>
    <w:rsid w:val="000A0992"/>
    <w:rsid w:val="000A0A11"/>
    <w:rsid w:val="000A0A35"/>
    <w:rsid w:val="000A0A9C"/>
    <w:rsid w:val="000A0BFA"/>
    <w:rsid w:val="000A143F"/>
    <w:rsid w:val="000A14C8"/>
    <w:rsid w:val="000A1779"/>
    <w:rsid w:val="000A17EC"/>
    <w:rsid w:val="000A1B56"/>
    <w:rsid w:val="000A1BAB"/>
    <w:rsid w:val="000A1F49"/>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00"/>
    <w:rsid w:val="000A757F"/>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EC4"/>
    <w:rsid w:val="000B6290"/>
    <w:rsid w:val="000B6358"/>
    <w:rsid w:val="000B65D8"/>
    <w:rsid w:val="000B6828"/>
    <w:rsid w:val="000B70DB"/>
    <w:rsid w:val="000B76F7"/>
    <w:rsid w:val="000B7D8E"/>
    <w:rsid w:val="000B7EA8"/>
    <w:rsid w:val="000C00D8"/>
    <w:rsid w:val="000C0141"/>
    <w:rsid w:val="000C034B"/>
    <w:rsid w:val="000C038A"/>
    <w:rsid w:val="000C0FB7"/>
    <w:rsid w:val="000C11E1"/>
    <w:rsid w:val="000C14E5"/>
    <w:rsid w:val="000C15D5"/>
    <w:rsid w:val="000C16FD"/>
    <w:rsid w:val="000C1914"/>
    <w:rsid w:val="000C2460"/>
    <w:rsid w:val="000C2602"/>
    <w:rsid w:val="000C28CD"/>
    <w:rsid w:val="000C2AE1"/>
    <w:rsid w:val="000C3926"/>
    <w:rsid w:val="000C39E3"/>
    <w:rsid w:val="000C3C44"/>
    <w:rsid w:val="000C3E1A"/>
    <w:rsid w:val="000C3F3D"/>
    <w:rsid w:val="000C4012"/>
    <w:rsid w:val="000C4048"/>
    <w:rsid w:val="000C4530"/>
    <w:rsid w:val="000C4549"/>
    <w:rsid w:val="000C458E"/>
    <w:rsid w:val="000C4798"/>
    <w:rsid w:val="000C5021"/>
    <w:rsid w:val="000C53CE"/>
    <w:rsid w:val="000C53FC"/>
    <w:rsid w:val="000C587B"/>
    <w:rsid w:val="000C5CA4"/>
    <w:rsid w:val="000C5DA2"/>
    <w:rsid w:val="000C614F"/>
    <w:rsid w:val="000C6269"/>
    <w:rsid w:val="000C6598"/>
    <w:rsid w:val="000C6E7F"/>
    <w:rsid w:val="000C72EE"/>
    <w:rsid w:val="000C7912"/>
    <w:rsid w:val="000C79F8"/>
    <w:rsid w:val="000D0873"/>
    <w:rsid w:val="000D099D"/>
    <w:rsid w:val="000D0BE1"/>
    <w:rsid w:val="000D0EED"/>
    <w:rsid w:val="000D13FC"/>
    <w:rsid w:val="000D274B"/>
    <w:rsid w:val="000D29C6"/>
    <w:rsid w:val="000D2BA2"/>
    <w:rsid w:val="000D2DC1"/>
    <w:rsid w:val="000D2EE8"/>
    <w:rsid w:val="000D2F6B"/>
    <w:rsid w:val="000D312D"/>
    <w:rsid w:val="000D3223"/>
    <w:rsid w:val="000D3B1A"/>
    <w:rsid w:val="000D3C8E"/>
    <w:rsid w:val="000D4001"/>
    <w:rsid w:val="000D486C"/>
    <w:rsid w:val="000D4C85"/>
    <w:rsid w:val="000D4EDA"/>
    <w:rsid w:val="000D50D6"/>
    <w:rsid w:val="000D5177"/>
    <w:rsid w:val="000D533B"/>
    <w:rsid w:val="000D5F35"/>
    <w:rsid w:val="000D61EB"/>
    <w:rsid w:val="000D622F"/>
    <w:rsid w:val="000D62BC"/>
    <w:rsid w:val="000D63D3"/>
    <w:rsid w:val="000D65D8"/>
    <w:rsid w:val="000D68E1"/>
    <w:rsid w:val="000D6EF5"/>
    <w:rsid w:val="000D700A"/>
    <w:rsid w:val="000D7460"/>
    <w:rsid w:val="000D76FF"/>
    <w:rsid w:val="000E07A0"/>
    <w:rsid w:val="000E0D76"/>
    <w:rsid w:val="000E0F11"/>
    <w:rsid w:val="000E139D"/>
    <w:rsid w:val="000E1558"/>
    <w:rsid w:val="000E1667"/>
    <w:rsid w:val="000E1E2C"/>
    <w:rsid w:val="000E1E5D"/>
    <w:rsid w:val="000E1F01"/>
    <w:rsid w:val="000E1FCE"/>
    <w:rsid w:val="000E1FEE"/>
    <w:rsid w:val="000E2120"/>
    <w:rsid w:val="000E24A4"/>
    <w:rsid w:val="000E2C54"/>
    <w:rsid w:val="000E319A"/>
    <w:rsid w:val="000E3862"/>
    <w:rsid w:val="000E3DD8"/>
    <w:rsid w:val="000E4938"/>
    <w:rsid w:val="000E49B6"/>
    <w:rsid w:val="000E4A77"/>
    <w:rsid w:val="000E4AF2"/>
    <w:rsid w:val="000E4F0F"/>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299B"/>
    <w:rsid w:val="000F3516"/>
    <w:rsid w:val="000F3799"/>
    <w:rsid w:val="000F3B52"/>
    <w:rsid w:val="000F3C1D"/>
    <w:rsid w:val="000F3CDA"/>
    <w:rsid w:val="000F3E52"/>
    <w:rsid w:val="000F472B"/>
    <w:rsid w:val="000F49C9"/>
    <w:rsid w:val="000F4DA0"/>
    <w:rsid w:val="000F5297"/>
    <w:rsid w:val="000F54F4"/>
    <w:rsid w:val="000F5691"/>
    <w:rsid w:val="000F580F"/>
    <w:rsid w:val="000F5F87"/>
    <w:rsid w:val="000F76CF"/>
    <w:rsid w:val="000F76FC"/>
    <w:rsid w:val="000F78CE"/>
    <w:rsid w:val="000F7A90"/>
    <w:rsid w:val="000F7ED4"/>
    <w:rsid w:val="001013B3"/>
    <w:rsid w:val="0010158F"/>
    <w:rsid w:val="001015C3"/>
    <w:rsid w:val="001015D7"/>
    <w:rsid w:val="001016D4"/>
    <w:rsid w:val="00101B35"/>
    <w:rsid w:val="001020CE"/>
    <w:rsid w:val="00102244"/>
    <w:rsid w:val="00102517"/>
    <w:rsid w:val="001025AB"/>
    <w:rsid w:val="00102721"/>
    <w:rsid w:val="00102973"/>
    <w:rsid w:val="00102ADE"/>
    <w:rsid w:val="00102D3E"/>
    <w:rsid w:val="00102D94"/>
    <w:rsid w:val="00102F72"/>
    <w:rsid w:val="0010308E"/>
    <w:rsid w:val="001030EF"/>
    <w:rsid w:val="00103249"/>
    <w:rsid w:val="00104314"/>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1F8B"/>
    <w:rsid w:val="001126DA"/>
    <w:rsid w:val="00112E12"/>
    <w:rsid w:val="0011310F"/>
    <w:rsid w:val="00113243"/>
    <w:rsid w:val="00113790"/>
    <w:rsid w:val="00113E7D"/>
    <w:rsid w:val="001140AC"/>
    <w:rsid w:val="00114A6C"/>
    <w:rsid w:val="00114DA6"/>
    <w:rsid w:val="00115245"/>
    <w:rsid w:val="00115292"/>
    <w:rsid w:val="0011548B"/>
    <w:rsid w:val="0011568F"/>
    <w:rsid w:val="00115A2F"/>
    <w:rsid w:val="00115AA1"/>
    <w:rsid w:val="00115E6C"/>
    <w:rsid w:val="0011608F"/>
    <w:rsid w:val="00116222"/>
    <w:rsid w:val="00116EB7"/>
    <w:rsid w:val="001174D4"/>
    <w:rsid w:val="00117BB9"/>
    <w:rsid w:val="00117E5D"/>
    <w:rsid w:val="00117E6E"/>
    <w:rsid w:val="001201C5"/>
    <w:rsid w:val="00120923"/>
    <w:rsid w:val="00120B0A"/>
    <w:rsid w:val="00120F24"/>
    <w:rsid w:val="001210AA"/>
    <w:rsid w:val="00121420"/>
    <w:rsid w:val="00121A0A"/>
    <w:rsid w:val="00121B76"/>
    <w:rsid w:val="0012276F"/>
    <w:rsid w:val="00122EB3"/>
    <w:rsid w:val="00122FFD"/>
    <w:rsid w:val="001230C3"/>
    <w:rsid w:val="00123A88"/>
    <w:rsid w:val="00123BFE"/>
    <w:rsid w:val="00123E42"/>
    <w:rsid w:val="00124742"/>
    <w:rsid w:val="00124770"/>
    <w:rsid w:val="00124AD7"/>
    <w:rsid w:val="00124CB2"/>
    <w:rsid w:val="00124F20"/>
    <w:rsid w:val="001252EE"/>
    <w:rsid w:val="00125AA7"/>
    <w:rsid w:val="00125CD3"/>
    <w:rsid w:val="00126724"/>
    <w:rsid w:val="001268E0"/>
    <w:rsid w:val="00126BE5"/>
    <w:rsid w:val="00127886"/>
    <w:rsid w:val="00127BD2"/>
    <w:rsid w:val="00127CB6"/>
    <w:rsid w:val="00130019"/>
    <w:rsid w:val="0013026B"/>
    <w:rsid w:val="00130360"/>
    <w:rsid w:val="00130664"/>
    <w:rsid w:val="00130FF8"/>
    <w:rsid w:val="001310B9"/>
    <w:rsid w:val="001315C0"/>
    <w:rsid w:val="00132A81"/>
    <w:rsid w:val="00132BCD"/>
    <w:rsid w:val="00133936"/>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37CB6"/>
    <w:rsid w:val="00140191"/>
    <w:rsid w:val="001403DC"/>
    <w:rsid w:val="00140534"/>
    <w:rsid w:val="001407F7"/>
    <w:rsid w:val="00140CFF"/>
    <w:rsid w:val="0014103A"/>
    <w:rsid w:val="001410ED"/>
    <w:rsid w:val="001410F3"/>
    <w:rsid w:val="001412D6"/>
    <w:rsid w:val="00141789"/>
    <w:rsid w:val="001419E1"/>
    <w:rsid w:val="00141A8D"/>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014"/>
    <w:rsid w:val="0014665F"/>
    <w:rsid w:val="00146885"/>
    <w:rsid w:val="00146E28"/>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738"/>
    <w:rsid w:val="001548E5"/>
    <w:rsid w:val="00154F20"/>
    <w:rsid w:val="00155588"/>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F58"/>
    <w:rsid w:val="001703F9"/>
    <w:rsid w:val="0017045C"/>
    <w:rsid w:val="00170EA6"/>
    <w:rsid w:val="00170F2D"/>
    <w:rsid w:val="001712BA"/>
    <w:rsid w:val="00171347"/>
    <w:rsid w:val="0017140A"/>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061B"/>
    <w:rsid w:val="00180C95"/>
    <w:rsid w:val="001810C6"/>
    <w:rsid w:val="001814AC"/>
    <w:rsid w:val="001814F7"/>
    <w:rsid w:val="001816E5"/>
    <w:rsid w:val="00181B53"/>
    <w:rsid w:val="00182016"/>
    <w:rsid w:val="0018213D"/>
    <w:rsid w:val="001822F2"/>
    <w:rsid w:val="00183085"/>
    <w:rsid w:val="00183225"/>
    <w:rsid w:val="0018391E"/>
    <w:rsid w:val="00183AB7"/>
    <w:rsid w:val="00183F8D"/>
    <w:rsid w:val="001840B5"/>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69C"/>
    <w:rsid w:val="00190CD8"/>
    <w:rsid w:val="0019141E"/>
    <w:rsid w:val="001914A9"/>
    <w:rsid w:val="001914FC"/>
    <w:rsid w:val="00191560"/>
    <w:rsid w:val="001916F2"/>
    <w:rsid w:val="00192FB4"/>
    <w:rsid w:val="001937EA"/>
    <w:rsid w:val="00193872"/>
    <w:rsid w:val="00193B00"/>
    <w:rsid w:val="00193BE4"/>
    <w:rsid w:val="0019405F"/>
    <w:rsid w:val="00194223"/>
    <w:rsid w:val="001945AC"/>
    <w:rsid w:val="00194F7D"/>
    <w:rsid w:val="0019533B"/>
    <w:rsid w:val="00195E91"/>
    <w:rsid w:val="00196010"/>
    <w:rsid w:val="00196BDB"/>
    <w:rsid w:val="00196C5C"/>
    <w:rsid w:val="00196DF8"/>
    <w:rsid w:val="00197234"/>
    <w:rsid w:val="00197799"/>
    <w:rsid w:val="00197AC7"/>
    <w:rsid w:val="00197CEB"/>
    <w:rsid w:val="00197ECB"/>
    <w:rsid w:val="00197FEA"/>
    <w:rsid w:val="001A0333"/>
    <w:rsid w:val="001A0377"/>
    <w:rsid w:val="001A072D"/>
    <w:rsid w:val="001A07EA"/>
    <w:rsid w:val="001A0977"/>
    <w:rsid w:val="001A1152"/>
    <w:rsid w:val="001A1569"/>
    <w:rsid w:val="001A1A30"/>
    <w:rsid w:val="001A1B9A"/>
    <w:rsid w:val="001A1E13"/>
    <w:rsid w:val="001A2108"/>
    <w:rsid w:val="001A256E"/>
    <w:rsid w:val="001A2FF4"/>
    <w:rsid w:val="001A3006"/>
    <w:rsid w:val="001A3287"/>
    <w:rsid w:val="001A32D2"/>
    <w:rsid w:val="001A350B"/>
    <w:rsid w:val="001A376E"/>
    <w:rsid w:val="001A37D5"/>
    <w:rsid w:val="001A3895"/>
    <w:rsid w:val="001A3C8D"/>
    <w:rsid w:val="001A3CF6"/>
    <w:rsid w:val="001A40C7"/>
    <w:rsid w:val="001A44E9"/>
    <w:rsid w:val="001A4696"/>
    <w:rsid w:val="001A49E9"/>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03"/>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987"/>
    <w:rsid w:val="001B5B9A"/>
    <w:rsid w:val="001B5F37"/>
    <w:rsid w:val="001B6712"/>
    <w:rsid w:val="001B68C1"/>
    <w:rsid w:val="001B7174"/>
    <w:rsid w:val="001B743C"/>
    <w:rsid w:val="001B76C3"/>
    <w:rsid w:val="001B7BDA"/>
    <w:rsid w:val="001C1382"/>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005"/>
    <w:rsid w:val="001C64D1"/>
    <w:rsid w:val="001C6545"/>
    <w:rsid w:val="001C70CF"/>
    <w:rsid w:val="001C70F4"/>
    <w:rsid w:val="001C758B"/>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766"/>
    <w:rsid w:val="001D4885"/>
    <w:rsid w:val="001D4940"/>
    <w:rsid w:val="001D497A"/>
    <w:rsid w:val="001D49D6"/>
    <w:rsid w:val="001D49FF"/>
    <w:rsid w:val="001D4E16"/>
    <w:rsid w:val="001D56F2"/>
    <w:rsid w:val="001D5726"/>
    <w:rsid w:val="001D582A"/>
    <w:rsid w:val="001D5D13"/>
    <w:rsid w:val="001D5D6A"/>
    <w:rsid w:val="001D5F68"/>
    <w:rsid w:val="001D60C6"/>
    <w:rsid w:val="001D6275"/>
    <w:rsid w:val="001D656C"/>
    <w:rsid w:val="001D67C9"/>
    <w:rsid w:val="001D6948"/>
    <w:rsid w:val="001D69E7"/>
    <w:rsid w:val="001D6B1A"/>
    <w:rsid w:val="001D72C1"/>
    <w:rsid w:val="001D7D62"/>
    <w:rsid w:val="001D7E5C"/>
    <w:rsid w:val="001E0274"/>
    <w:rsid w:val="001E08C1"/>
    <w:rsid w:val="001E0915"/>
    <w:rsid w:val="001E09B1"/>
    <w:rsid w:val="001E0C0F"/>
    <w:rsid w:val="001E0C8C"/>
    <w:rsid w:val="001E0FE3"/>
    <w:rsid w:val="001E1007"/>
    <w:rsid w:val="001E103B"/>
    <w:rsid w:val="001E1DC2"/>
    <w:rsid w:val="001E1F74"/>
    <w:rsid w:val="001E341A"/>
    <w:rsid w:val="001E3D57"/>
    <w:rsid w:val="001E3F71"/>
    <w:rsid w:val="001E41F3"/>
    <w:rsid w:val="001E4624"/>
    <w:rsid w:val="001E4B76"/>
    <w:rsid w:val="001E4D74"/>
    <w:rsid w:val="001E5FEE"/>
    <w:rsid w:val="001E6149"/>
    <w:rsid w:val="001E6C46"/>
    <w:rsid w:val="001E7173"/>
    <w:rsid w:val="001E7CB7"/>
    <w:rsid w:val="001E7E5E"/>
    <w:rsid w:val="001F02E4"/>
    <w:rsid w:val="001F03F7"/>
    <w:rsid w:val="001F03FC"/>
    <w:rsid w:val="001F042D"/>
    <w:rsid w:val="001F0839"/>
    <w:rsid w:val="001F0902"/>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387"/>
    <w:rsid w:val="0020157E"/>
    <w:rsid w:val="00201BD0"/>
    <w:rsid w:val="00201BF3"/>
    <w:rsid w:val="00201D82"/>
    <w:rsid w:val="00202269"/>
    <w:rsid w:val="002028EA"/>
    <w:rsid w:val="00202C4A"/>
    <w:rsid w:val="00202EE0"/>
    <w:rsid w:val="00203018"/>
    <w:rsid w:val="00203310"/>
    <w:rsid w:val="002033F0"/>
    <w:rsid w:val="00203443"/>
    <w:rsid w:val="00203536"/>
    <w:rsid w:val="00203B6A"/>
    <w:rsid w:val="00203C12"/>
    <w:rsid w:val="002053C8"/>
    <w:rsid w:val="00205989"/>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B2C"/>
    <w:rsid w:val="00213F3B"/>
    <w:rsid w:val="00214117"/>
    <w:rsid w:val="0021439E"/>
    <w:rsid w:val="00214982"/>
    <w:rsid w:val="00215940"/>
    <w:rsid w:val="00215BD1"/>
    <w:rsid w:val="00216138"/>
    <w:rsid w:val="002166C3"/>
    <w:rsid w:val="00216852"/>
    <w:rsid w:val="002168B0"/>
    <w:rsid w:val="00216E29"/>
    <w:rsid w:val="002171A8"/>
    <w:rsid w:val="002171D5"/>
    <w:rsid w:val="00217C49"/>
    <w:rsid w:val="00220785"/>
    <w:rsid w:val="00220E61"/>
    <w:rsid w:val="00220EAF"/>
    <w:rsid w:val="00221B70"/>
    <w:rsid w:val="002220D1"/>
    <w:rsid w:val="0022257A"/>
    <w:rsid w:val="00222639"/>
    <w:rsid w:val="00222680"/>
    <w:rsid w:val="002229F5"/>
    <w:rsid w:val="00222A4C"/>
    <w:rsid w:val="00222F8D"/>
    <w:rsid w:val="0022366B"/>
    <w:rsid w:val="00223DFF"/>
    <w:rsid w:val="00224182"/>
    <w:rsid w:val="00224227"/>
    <w:rsid w:val="00224705"/>
    <w:rsid w:val="00224AC3"/>
    <w:rsid w:val="00224BC0"/>
    <w:rsid w:val="00225639"/>
    <w:rsid w:val="00225847"/>
    <w:rsid w:val="00225921"/>
    <w:rsid w:val="00225DA2"/>
    <w:rsid w:val="002266B7"/>
    <w:rsid w:val="002269E5"/>
    <w:rsid w:val="00227143"/>
    <w:rsid w:val="002276AD"/>
    <w:rsid w:val="00227951"/>
    <w:rsid w:val="00227B4B"/>
    <w:rsid w:val="002301FB"/>
    <w:rsid w:val="00230D2F"/>
    <w:rsid w:val="0023135F"/>
    <w:rsid w:val="00231505"/>
    <w:rsid w:val="002316EE"/>
    <w:rsid w:val="002318F2"/>
    <w:rsid w:val="00231F32"/>
    <w:rsid w:val="00231F85"/>
    <w:rsid w:val="0023203C"/>
    <w:rsid w:val="0023214D"/>
    <w:rsid w:val="002327BE"/>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6D29"/>
    <w:rsid w:val="002372D9"/>
    <w:rsid w:val="002375DA"/>
    <w:rsid w:val="00237899"/>
    <w:rsid w:val="00237D22"/>
    <w:rsid w:val="00237F25"/>
    <w:rsid w:val="00237F70"/>
    <w:rsid w:val="00237F81"/>
    <w:rsid w:val="00240698"/>
    <w:rsid w:val="00240905"/>
    <w:rsid w:val="00240B20"/>
    <w:rsid w:val="0024102C"/>
    <w:rsid w:val="00241253"/>
    <w:rsid w:val="002413D8"/>
    <w:rsid w:val="00241638"/>
    <w:rsid w:val="002418CA"/>
    <w:rsid w:val="002419B1"/>
    <w:rsid w:val="00242096"/>
    <w:rsid w:val="002421A8"/>
    <w:rsid w:val="00242503"/>
    <w:rsid w:val="00242A88"/>
    <w:rsid w:val="0024372D"/>
    <w:rsid w:val="00243DB2"/>
    <w:rsid w:val="0024400E"/>
    <w:rsid w:val="002442A9"/>
    <w:rsid w:val="00244832"/>
    <w:rsid w:val="002451D1"/>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0FCA"/>
    <w:rsid w:val="0025116B"/>
    <w:rsid w:val="00251389"/>
    <w:rsid w:val="00251E6A"/>
    <w:rsid w:val="0025206B"/>
    <w:rsid w:val="0025247B"/>
    <w:rsid w:val="002524B1"/>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AF0"/>
    <w:rsid w:val="00265F1F"/>
    <w:rsid w:val="0026640A"/>
    <w:rsid w:val="002666E5"/>
    <w:rsid w:val="00266B9E"/>
    <w:rsid w:val="00266E2D"/>
    <w:rsid w:val="002674AD"/>
    <w:rsid w:val="00270105"/>
    <w:rsid w:val="0027019C"/>
    <w:rsid w:val="002701F4"/>
    <w:rsid w:val="002705AE"/>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6D6"/>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2D9"/>
    <w:rsid w:val="002853E1"/>
    <w:rsid w:val="0028588E"/>
    <w:rsid w:val="00285D53"/>
    <w:rsid w:val="00285D5C"/>
    <w:rsid w:val="00286018"/>
    <w:rsid w:val="002861C1"/>
    <w:rsid w:val="002864B9"/>
    <w:rsid w:val="002865AE"/>
    <w:rsid w:val="002869BD"/>
    <w:rsid w:val="00286D64"/>
    <w:rsid w:val="00286E08"/>
    <w:rsid w:val="0028773B"/>
    <w:rsid w:val="00287AAE"/>
    <w:rsid w:val="00287B5C"/>
    <w:rsid w:val="00287BC4"/>
    <w:rsid w:val="00287E88"/>
    <w:rsid w:val="0029017C"/>
    <w:rsid w:val="0029042D"/>
    <w:rsid w:val="0029048F"/>
    <w:rsid w:val="00290660"/>
    <w:rsid w:val="0029074E"/>
    <w:rsid w:val="0029084F"/>
    <w:rsid w:val="00290C4C"/>
    <w:rsid w:val="00290CBC"/>
    <w:rsid w:val="0029210F"/>
    <w:rsid w:val="002929D9"/>
    <w:rsid w:val="00293019"/>
    <w:rsid w:val="00293122"/>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9750C"/>
    <w:rsid w:val="002A0080"/>
    <w:rsid w:val="002A00A0"/>
    <w:rsid w:val="002A017F"/>
    <w:rsid w:val="002A060D"/>
    <w:rsid w:val="002A0708"/>
    <w:rsid w:val="002A0A1B"/>
    <w:rsid w:val="002A0DD3"/>
    <w:rsid w:val="002A0E3D"/>
    <w:rsid w:val="002A0EBF"/>
    <w:rsid w:val="002A10D1"/>
    <w:rsid w:val="002A16B8"/>
    <w:rsid w:val="002A1C58"/>
    <w:rsid w:val="002A216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A4C"/>
    <w:rsid w:val="002A5BF6"/>
    <w:rsid w:val="002A5FAF"/>
    <w:rsid w:val="002A6D37"/>
    <w:rsid w:val="002A7096"/>
    <w:rsid w:val="002A73DA"/>
    <w:rsid w:val="002A75D5"/>
    <w:rsid w:val="002A777D"/>
    <w:rsid w:val="002A7CE2"/>
    <w:rsid w:val="002A7D28"/>
    <w:rsid w:val="002B017A"/>
    <w:rsid w:val="002B0855"/>
    <w:rsid w:val="002B0C5A"/>
    <w:rsid w:val="002B1793"/>
    <w:rsid w:val="002B17B2"/>
    <w:rsid w:val="002B184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76F6"/>
    <w:rsid w:val="002B786F"/>
    <w:rsid w:val="002C0229"/>
    <w:rsid w:val="002C0350"/>
    <w:rsid w:val="002C0416"/>
    <w:rsid w:val="002C04FD"/>
    <w:rsid w:val="002C05F2"/>
    <w:rsid w:val="002C179E"/>
    <w:rsid w:val="002C1812"/>
    <w:rsid w:val="002C191A"/>
    <w:rsid w:val="002C1D5F"/>
    <w:rsid w:val="002C1DC1"/>
    <w:rsid w:val="002C2040"/>
    <w:rsid w:val="002C21B9"/>
    <w:rsid w:val="002C2338"/>
    <w:rsid w:val="002C2997"/>
    <w:rsid w:val="002C3025"/>
    <w:rsid w:val="002C31E8"/>
    <w:rsid w:val="002C417A"/>
    <w:rsid w:val="002C47D5"/>
    <w:rsid w:val="002C4A9E"/>
    <w:rsid w:val="002C4C1B"/>
    <w:rsid w:val="002C5A41"/>
    <w:rsid w:val="002C5BE6"/>
    <w:rsid w:val="002C5D34"/>
    <w:rsid w:val="002C64FB"/>
    <w:rsid w:val="002C65E5"/>
    <w:rsid w:val="002C66DE"/>
    <w:rsid w:val="002C67CB"/>
    <w:rsid w:val="002C6905"/>
    <w:rsid w:val="002C6C1F"/>
    <w:rsid w:val="002C6DB0"/>
    <w:rsid w:val="002C724A"/>
    <w:rsid w:val="002C7433"/>
    <w:rsid w:val="002C7457"/>
    <w:rsid w:val="002C7527"/>
    <w:rsid w:val="002C7F72"/>
    <w:rsid w:val="002D0094"/>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E8D"/>
    <w:rsid w:val="002D5F9C"/>
    <w:rsid w:val="002D6003"/>
    <w:rsid w:val="002D692F"/>
    <w:rsid w:val="002D6B95"/>
    <w:rsid w:val="002D6F9B"/>
    <w:rsid w:val="002D70A4"/>
    <w:rsid w:val="002D792A"/>
    <w:rsid w:val="002D7B55"/>
    <w:rsid w:val="002D7E79"/>
    <w:rsid w:val="002E0539"/>
    <w:rsid w:val="002E09C1"/>
    <w:rsid w:val="002E0A8E"/>
    <w:rsid w:val="002E0B40"/>
    <w:rsid w:val="002E0D25"/>
    <w:rsid w:val="002E0E8A"/>
    <w:rsid w:val="002E0F2D"/>
    <w:rsid w:val="002E10F6"/>
    <w:rsid w:val="002E11DD"/>
    <w:rsid w:val="002E1D25"/>
    <w:rsid w:val="002E2184"/>
    <w:rsid w:val="002E31E1"/>
    <w:rsid w:val="002E35D2"/>
    <w:rsid w:val="002E36E4"/>
    <w:rsid w:val="002E3717"/>
    <w:rsid w:val="002E3B44"/>
    <w:rsid w:val="002E424F"/>
    <w:rsid w:val="002E42AF"/>
    <w:rsid w:val="002E43A5"/>
    <w:rsid w:val="002E45E4"/>
    <w:rsid w:val="002E4F9C"/>
    <w:rsid w:val="002E4FDB"/>
    <w:rsid w:val="002E5156"/>
    <w:rsid w:val="002E54AF"/>
    <w:rsid w:val="002E578D"/>
    <w:rsid w:val="002E5893"/>
    <w:rsid w:val="002E5F4B"/>
    <w:rsid w:val="002E610B"/>
    <w:rsid w:val="002E675B"/>
    <w:rsid w:val="002E6A0A"/>
    <w:rsid w:val="002E6D61"/>
    <w:rsid w:val="002E6F96"/>
    <w:rsid w:val="002E7155"/>
    <w:rsid w:val="002E73A8"/>
    <w:rsid w:val="002E74F5"/>
    <w:rsid w:val="002E75AB"/>
    <w:rsid w:val="002E7928"/>
    <w:rsid w:val="002E7E0B"/>
    <w:rsid w:val="002F01EA"/>
    <w:rsid w:val="002F06B7"/>
    <w:rsid w:val="002F079E"/>
    <w:rsid w:val="002F0972"/>
    <w:rsid w:val="002F0D37"/>
    <w:rsid w:val="002F0F0E"/>
    <w:rsid w:val="002F1116"/>
    <w:rsid w:val="002F15A7"/>
    <w:rsid w:val="002F15E8"/>
    <w:rsid w:val="002F1609"/>
    <w:rsid w:val="002F1C4D"/>
    <w:rsid w:val="002F337F"/>
    <w:rsid w:val="002F341E"/>
    <w:rsid w:val="002F40D3"/>
    <w:rsid w:val="002F46F7"/>
    <w:rsid w:val="002F4F90"/>
    <w:rsid w:val="002F5A57"/>
    <w:rsid w:val="002F5EB0"/>
    <w:rsid w:val="002F5EED"/>
    <w:rsid w:val="002F603C"/>
    <w:rsid w:val="002F6109"/>
    <w:rsid w:val="002F68B6"/>
    <w:rsid w:val="002F69E1"/>
    <w:rsid w:val="002F6EBE"/>
    <w:rsid w:val="002F7145"/>
    <w:rsid w:val="002F7231"/>
    <w:rsid w:val="002F7271"/>
    <w:rsid w:val="002F7A91"/>
    <w:rsid w:val="002F7AEC"/>
    <w:rsid w:val="002F7D77"/>
    <w:rsid w:val="003007BD"/>
    <w:rsid w:val="00300B07"/>
    <w:rsid w:val="00301335"/>
    <w:rsid w:val="003014A0"/>
    <w:rsid w:val="0030181C"/>
    <w:rsid w:val="00301A10"/>
    <w:rsid w:val="0030230B"/>
    <w:rsid w:val="00302714"/>
    <w:rsid w:val="0030299B"/>
    <w:rsid w:val="00302D3E"/>
    <w:rsid w:val="003032BA"/>
    <w:rsid w:val="003039AB"/>
    <w:rsid w:val="00303A91"/>
    <w:rsid w:val="00303B97"/>
    <w:rsid w:val="00303C23"/>
    <w:rsid w:val="00303F91"/>
    <w:rsid w:val="0030431B"/>
    <w:rsid w:val="003043A4"/>
    <w:rsid w:val="00304A08"/>
    <w:rsid w:val="00305178"/>
    <w:rsid w:val="003052F9"/>
    <w:rsid w:val="00305A7A"/>
    <w:rsid w:val="00305BD8"/>
    <w:rsid w:val="00306465"/>
    <w:rsid w:val="00306995"/>
    <w:rsid w:val="0030707E"/>
    <w:rsid w:val="0030728D"/>
    <w:rsid w:val="003079A4"/>
    <w:rsid w:val="00307E05"/>
    <w:rsid w:val="00307E38"/>
    <w:rsid w:val="0031039C"/>
    <w:rsid w:val="003110C1"/>
    <w:rsid w:val="00311698"/>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3CC"/>
    <w:rsid w:val="00316951"/>
    <w:rsid w:val="003169DB"/>
    <w:rsid w:val="00316AB1"/>
    <w:rsid w:val="00316C2C"/>
    <w:rsid w:val="00316CDE"/>
    <w:rsid w:val="00316DC4"/>
    <w:rsid w:val="00317004"/>
    <w:rsid w:val="00317349"/>
    <w:rsid w:val="00317360"/>
    <w:rsid w:val="003173C5"/>
    <w:rsid w:val="00317416"/>
    <w:rsid w:val="003175C4"/>
    <w:rsid w:val="00317739"/>
    <w:rsid w:val="0031780C"/>
    <w:rsid w:val="00317EBF"/>
    <w:rsid w:val="0032111A"/>
    <w:rsid w:val="003217A6"/>
    <w:rsid w:val="00321870"/>
    <w:rsid w:val="003223C8"/>
    <w:rsid w:val="00322831"/>
    <w:rsid w:val="003229D3"/>
    <w:rsid w:val="0032303F"/>
    <w:rsid w:val="00323A14"/>
    <w:rsid w:val="00323C72"/>
    <w:rsid w:val="00323E36"/>
    <w:rsid w:val="00323EF3"/>
    <w:rsid w:val="003245EE"/>
    <w:rsid w:val="00324844"/>
    <w:rsid w:val="00324927"/>
    <w:rsid w:val="00324C3A"/>
    <w:rsid w:val="00324D28"/>
    <w:rsid w:val="003253F8"/>
    <w:rsid w:val="00325E4F"/>
    <w:rsid w:val="00325FE1"/>
    <w:rsid w:val="00326E79"/>
    <w:rsid w:val="00327141"/>
    <w:rsid w:val="00330181"/>
    <w:rsid w:val="0033034C"/>
    <w:rsid w:val="0033083B"/>
    <w:rsid w:val="00330B8E"/>
    <w:rsid w:val="00331078"/>
    <w:rsid w:val="0033127A"/>
    <w:rsid w:val="0033143F"/>
    <w:rsid w:val="00331A9C"/>
    <w:rsid w:val="00331B08"/>
    <w:rsid w:val="00331B7F"/>
    <w:rsid w:val="00332AB2"/>
    <w:rsid w:val="00332BAD"/>
    <w:rsid w:val="00334076"/>
    <w:rsid w:val="003341CE"/>
    <w:rsid w:val="0033458C"/>
    <w:rsid w:val="0033518F"/>
    <w:rsid w:val="00335F18"/>
    <w:rsid w:val="00336258"/>
    <w:rsid w:val="00336320"/>
    <w:rsid w:val="00336336"/>
    <w:rsid w:val="00336BE9"/>
    <w:rsid w:val="00337086"/>
    <w:rsid w:val="0033780F"/>
    <w:rsid w:val="00340072"/>
    <w:rsid w:val="003404B8"/>
    <w:rsid w:val="003405D2"/>
    <w:rsid w:val="00340D29"/>
    <w:rsid w:val="00340EBE"/>
    <w:rsid w:val="00340EF3"/>
    <w:rsid w:val="00341C7A"/>
    <w:rsid w:val="00341D89"/>
    <w:rsid w:val="003423C3"/>
    <w:rsid w:val="0034256E"/>
    <w:rsid w:val="00342869"/>
    <w:rsid w:val="00342E25"/>
    <w:rsid w:val="00342EE7"/>
    <w:rsid w:val="0034307D"/>
    <w:rsid w:val="003437FE"/>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6C43"/>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2F9F"/>
    <w:rsid w:val="0035311C"/>
    <w:rsid w:val="00353191"/>
    <w:rsid w:val="0035366B"/>
    <w:rsid w:val="003539C8"/>
    <w:rsid w:val="00353B75"/>
    <w:rsid w:val="00354379"/>
    <w:rsid w:val="003544F8"/>
    <w:rsid w:val="003547D0"/>
    <w:rsid w:val="00354850"/>
    <w:rsid w:val="00354F2B"/>
    <w:rsid w:val="003559BC"/>
    <w:rsid w:val="00355DB8"/>
    <w:rsid w:val="0035601A"/>
    <w:rsid w:val="003562E7"/>
    <w:rsid w:val="0035630F"/>
    <w:rsid w:val="00356512"/>
    <w:rsid w:val="0035662B"/>
    <w:rsid w:val="0035685D"/>
    <w:rsid w:val="00356B43"/>
    <w:rsid w:val="00356EA1"/>
    <w:rsid w:val="003570C5"/>
    <w:rsid w:val="0035743B"/>
    <w:rsid w:val="0035756A"/>
    <w:rsid w:val="00357670"/>
    <w:rsid w:val="00357D2F"/>
    <w:rsid w:val="00357D8E"/>
    <w:rsid w:val="00360028"/>
    <w:rsid w:val="00360086"/>
    <w:rsid w:val="00360C38"/>
    <w:rsid w:val="003610CA"/>
    <w:rsid w:val="003613D0"/>
    <w:rsid w:val="00361605"/>
    <w:rsid w:val="003618D4"/>
    <w:rsid w:val="00362248"/>
    <w:rsid w:val="00362258"/>
    <w:rsid w:val="0036235F"/>
    <w:rsid w:val="00362B5D"/>
    <w:rsid w:val="00363294"/>
    <w:rsid w:val="003635B5"/>
    <w:rsid w:val="00363730"/>
    <w:rsid w:val="00363D71"/>
    <w:rsid w:val="0036411B"/>
    <w:rsid w:val="00364916"/>
    <w:rsid w:val="00364B63"/>
    <w:rsid w:val="00364CA4"/>
    <w:rsid w:val="00364CE1"/>
    <w:rsid w:val="00364F37"/>
    <w:rsid w:val="0036572D"/>
    <w:rsid w:val="0036584D"/>
    <w:rsid w:val="00365960"/>
    <w:rsid w:val="00365D7A"/>
    <w:rsid w:val="003664E7"/>
    <w:rsid w:val="00366E23"/>
    <w:rsid w:val="003670DD"/>
    <w:rsid w:val="00367280"/>
    <w:rsid w:val="0036778B"/>
    <w:rsid w:val="00367C24"/>
    <w:rsid w:val="00367DAF"/>
    <w:rsid w:val="0037035F"/>
    <w:rsid w:val="00370559"/>
    <w:rsid w:val="003708D8"/>
    <w:rsid w:val="00370A6A"/>
    <w:rsid w:val="00370CBD"/>
    <w:rsid w:val="00370D2B"/>
    <w:rsid w:val="003715AC"/>
    <w:rsid w:val="00371825"/>
    <w:rsid w:val="00371A2A"/>
    <w:rsid w:val="0037293D"/>
    <w:rsid w:val="00373359"/>
    <w:rsid w:val="003734C4"/>
    <w:rsid w:val="0037380F"/>
    <w:rsid w:val="00373D86"/>
    <w:rsid w:val="00374A0C"/>
    <w:rsid w:val="00374C98"/>
    <w:rsid w:val="00375008"/>
    <w:rsid w:val="003750D8"/>
    <w:rsid w:val="003755B7"/>
    <w:rsid w:val="00375A96"/>
    <w:rsid w:val="00376E02"/>
    <w:rsid w:val="00376E04"/>
    <w:rsid w:val="003775A0"/>
    <w:rsid w:val="003776A4"/>
    <w:rsid w:val="00377774"/>
    <w:rsid w:val="00377B95"/>
    <w:rsid w:val="00377BAF"/>
    <w:rsid w:val="00377EB7"/>
    <w:rsid w:val="00377F83"/>
    <w:rsid w:val="0038031A"/>
    <w:rsid w:val="0038045A"/>
    <w:rsid w:val="00380AD1"/>
    <w:rsid w:val="00380B85"/>
    <w:rsid w:val="00380CF0"/>
    <w:rsid w:val="00381C9E"/>
    <w:rsid w:val="00381D2D"/>
    <w:rsid w:val="00381E04"/>
    <w:rsid w:val="00381FE5"/>
    <w:rsid w:val="00382370"/>
    <w:rsid w:val="00382528"/>
    <w:rsid w:val="003826F1"/>
    <w:rsid w:val="0038353F"/>
    <w:rsid w:val="0038367D"/>
    <w:rsid w:val="003836F0"/>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498"/>
    <w:rsid w:val="003867B0"/>
    <w:rsid w:val="00386DEE"/>
    <w:rsid w:val="0038721D"/>
    <w:rsid w:val="00387481"/>
    <w:rsid w:val="00387B03"/>
    <w:rsid w:val="0039015E"/>
    <w:rsid w:val="00390493"/>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296"/>
    <w:rsid w:val="00395433"/>
    <w:rsid w:val="00395532"/>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127"/>
    <w:rsid w:val="003A1711"/>
    <w:rsid w:val="003A211B"/>
    <w:rsid w:val="003A2703"/>
    <w:rsid w:val="003A299F"/>
    <w:rsid w:val="003A2B84"/>
    <w:rsid w:val="003A2EDF"/>
    <w:rsid w:val="003A2F62"/>
    <w:rsid w:val="003A3570"/>
    <w:rsid w:val="003A35CD"/>
    <w:rsid w:val="003A36BB"/>
    <w:rsid w:val="003A3F41"/>
    <w:rsid w:val="003A3F7E"/>
    <w:rsid w:val="003A3FD8"/>
    <w:rsid w:val="003A4499"/>
    <w:rsid w:val="003A44C4"/>
    <w:rsid w:val="003A4B9F"/>
    <w:rsid w:val="003A5069"/>
    <w:rsid w:val="003A5AEC"/>
    <w:rsid w:val="003A603F"/>
    <w:rsid w:val="003A6711"/>
    <w:rsid w:val="003A6715"/>
    <w:rsid w:val="003A6AEC"/>
    <w:rsid w:val="003A7398"/>
    <w:rsid w:val="003A73CD"/>
    <w:rsid w:val="003A76B9"/>
    <w:rsid w:val="003B04D7"/>
    <w:rsid w:val="003B057C"/>
    <w:rsid w:val="003B06F7"/>
    <w:rsid w:val="003B0B01"/>
    <w:rsid w:val="003B0BF4"/>
    <w:rsid w:val="003B0D93"/>
    <w:rsid w:val="003B0EF5"/>
    <w:rsid w:val="003B1030"/>
    <w:rsid w:val="003B13A8"/>
    <w:rsid w:val="003B1948"/>
    <w:rsid w:val="003B1A91"/>
    <w:rsid w:val="003B1B10"/>
    <w:rsid w:val="003B2645"/>
    <w:rsid w:val="003B2687"/>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5EF5"/>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8E9"/>
    <w:rsid w:val="003C493E"/>
    <w:rsid w:val="003C49A8"/>
    <w:rsid w:val="003C4A86"/>
    <w:rsid w:val="003C4D25"/>
    <w:rsid w:val="003C4EAD"/>
    <w:rsid w:val="003C5718"/>
    <w:rsid w:val="003C5A5A"/>
    <w:rsid w:val="003C5CB1"/>
    <w:rsid w:val="003C5FCD"/>
    <w:rsid w:val="003C60D3"/>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2C7"/>
    <w:rsid w:val="003D4340"/>
    <w:rsid w:val="003D4416"/>
    <w:rsid w:val="003D4CED"/>
    <w:rsid w:val="003D5122"/>
    <w:rsid w:val="003D5310"/>
    <w:rsid w:val="003D53B9"/>
    <w:rsid w:val="003D68A8"/>
    <w:rsid w:val="003D69FB"/>
    <w:rsid w:val="003D6A47"/>
    <w:rsid w:val="003D6E16"/>
    <w:rsid w:val="003D7E71"/>
    <w:rsid w:val="003D7FE1"/>
    <w:rsid w:val="003E0864"/>
    <w:rsid w:val="003E0A13"/>
    <w:rsid w:val="003E0AE4"/>
    <w:rsid w:val="003E1064"/>
    <w:rsid w:val="003E14CF"/>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7E6"/>
    <w:rsid w:val="003F390F"/>
    <w:rsid w:val="003F3B4D"/>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053"/>
    <w:rsid w:val="004024E5"/>
    <w:rsid w:val="00402786"/>
    <w:rsid w:val="00403074"/>
    <w:rsid w:val="0040349B"/>
    <w:rsid w:val="00403504"/>
    <w:rsid w:val="0040358D"/>
    <w:rsid w:val="004037D9"/>
    <w:rsid w:val="00403857"/>
    <w:rsid w:val="00403AC9"/>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66D"/>
    <w:rsid w:val="00412AB3"/>
    <w:rsid w:val="00412C1D"/>
    <w:rsid w:val="00413228"/>
    <w:rsid w:val="0041376E"/>
    <w:rsid w:val="004137CD"/>
    <w:rsid w:val="00413C45"/>
    <w:rsid w:val="00413EF8"/>
    <w:rsid w:val="004151FF"/>
    <w:rsid w:val="00415738"/>
    <w:rsid w:val="00415D3D"/>
    <w:rsid w:val="00415EFD"/>
    <w:rsid w:val="00416043"/>
    <w:rsid w:val="0041612D"/>
    <w:rsid w:val="00416856"/>
    <w:rsid w:val="00416915"/>
    <w:rsid w:val="004169B4"/>
    <w:rsid w:val="004169E9"/>
    <w:rsid w:val="00416AB6"/>
    <w:rsid w:val="00416ED7"/>
    <w:rsid w:val="004174ED"/>
    <w:rsid w:val="00417776"/>
    <w:rsid w:val="0041778D"/>
    <w:rsid w:val="00417B70"/>
    <w:rsid w:val="00417CC7"/>
    <w:rsid w:val="00417E12"/>
    <w:rsid w:val="00417F2C"/>
    <w:rsid w:val="004202B9"/>
    <w:rsid w:val="004205F8"/>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1D4"/>
    <w:rsid w:val="004253CE"/>
    <w:rsid w:val="00425A93"/>
    <w:rsid w:val="004261E7"/>
    <w:rsid w:val="00426D22"/>
    <w:rsid w:val="0042700C"/>
    <w:rsid w:val="00427145"/>
    <w:rsid w:val="00427353"/>
    <w:rsid w:val="00427716"/>
    <w:rsid w:val="004277B6"/>
    <w:rsid w:val="004278FC"/>
    <w:rsid w:val="00427A40"/>
    <w:rsid w:val="00427C5B"/>
    <w:rsid w:val="00427E56"/>
    <w:rsid w:val="00427F55"/>
    <w:rsid w:val="00427F89"/>
    <w:rsid w:val="00430421"/>
    <w:rsid w:val="0043088A"/>
    <w:rsid w:val="00430E6F"/>
    <w:rsid w:val="00430FF9"/>
    <w:rsid w:val="00431124"/>
    <w:rsid w:val="00431151"/>
    <w:rsid w:val="00431CED"/>
    <w:rsid w:val="00431F8E"/>
    <w:rsid w:val="004323F0"/>
    <w:rsid w:val="00432691"/>
    <w:rsid w:val="00433136"/>
    <w:rsid w:val="00433174"/>
    <w:rsid w:val="00433370"/>
    <w:rsid w:val="00433380"/>
    <w:rsid w:val="00433652"/>
    <w:rsid w:val="00433BBA"/>
    <w:rsid w:val="00433DD5"/>
    <w:rsid w:val="00434408"/>
    <w:rsid w:val="00434473"/>
    <w:rsid w:val="00434723"/>
    <w:rsid w:val="00434767"/>
    <w:rsid w:val="00434885"/>
    <w:rsid w:val="0043522A"/>
    <w:rsid w:val="004353DB"/>
    <w:rsid w:val="00435689"/>
    <w:rsid w:val="00435C3C"/>
    <w:rsid w:val="004363FB"/>
    <w:rsid w:val="00436643"/>
    <w:rsid w:val="00436726"/>
    <w:rsid w:val="00437202"/>
    <w:rsid w:val="004373A4"/>
    <w:rsid w:val="00437456"/>
    <w:rsid w:val="004374FC"/>
    <w:rsid w:val="00437723"/>
    <w:rsid w:val="00437ABC"/>
    <w:rsid w:val="00437B4B"/>
    <w:rsid w:val="00437C0B"/>
    <w:rsid w:val="00437CFE"/>
    <w:rsid w:val="00437FCA"/>
    <w:rsid w:val="004401EE"/>
    <w:rsid w:val="00440869"/>
    <w:rsid w:val="00440FB2"/>
    <w:rsid w:val="00441209"/>
    <w:rsid w:val="00441A6C"/>
    <w:rsid w:val="00441B6E"/>
    <w:rsid w:val="00442410"/>
    <w:rsid w:val="00442523"/>
    <w:rsid w:val="004426C5"/>
    <w:rsid w:val="00442F26"/>
    <w:rsid w:val="0044365C"/>
    <w:rsid w:val="00443C54"/>
    <w:rsid w:val="004443B8"/>
    <w:rsid w:val="004443CC"/>
    <w:rsid w:val="004445B6"/>
    <w:rsid w:val="00444DEE"/>
    <w:rsid w:val="004451D0"/>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2E0F"/>
    <w:rsid w:val="004530FE"/>
    <w:rsid w:val="0045318D"/>
    <w:rsid w:val="004536AE"/>
    <w:rsid w:val="00453929"/>
    <w:rsid w:val="0045439F"/>
    <w:rsid w:val="00454632"/>
    <w:rsid w:val="00454FA6"/>
    <w:rsid w:val="00455921"/>
    <w:rsid w:val="00455A23"/>
    <w:rsid w:val="004561A8"/>
    <w:rsid w:val="004561BB"/>
    <w:rsid w:val="004569C7"/>
    <w:rsid w:val="00456DA7"/>
    <w:rsid w:val="00456F61"/>
    <w:rsid w:val="00457480"/>
    <w:rsid w:val="004574DB"/>
    <w:rsid w:val="0045779C"/>
    <w:rsid w:val="00457953"/>
    <w:rsid w:val="00457C9B"/>
    <w:rsid w:val="004600F8"/>
    <w:rsid w:val="00460407"/>
    <w:rsid w:val="00461610"/>
    <w:rsid w:val="00461775"/>
    <w:rsid w:val="00461ACD"/>
    <w:rsid w:val="00461B85"/>
    <w:rsid w:val="00461FAE"/>
    <w:rsid w:val="00462063"/>
    <w:rsid w:val="00462169"/>
    <w:rsid w:val="00462AFD"/>
    <w:rsid w:val="00463767"/>
    <w:rsid w:val="00464437"/>
    <w:rsid w:val="0046487C"/>
    <w:rsid w:val="00464B01"/>
    <w:rsid w:val="00464D19"/>
    <w:rsid w:val="004651D6"/>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51A"/>
    <w:rsid w:val="004728B1"/>
    <w:rsid w:val="00472D00"/>
    <w:rsid w:val="0047316C"/>
    <w:rsid w:val="00473203"/>
    <w:rsid w:val="00473977"/>
    <w:rsid w:val="00473ABE"/>
    <w:rsid w:val="00473AC6"/>
    <w:rsid w:val="00473BA8"/>
    <w:rsid w:val="00473CE7"/>
    <w:rsid w:val="0047483C"/>
    <w:rsid w:val="00474E4C"/>
    <w:rsid w:val="00474EB5"/>
    <w:rsid w:val="00474EDD"/>
    <w:rsid w:val="00475696"/>
    <w:rsid w:val="00475923"/>
    <w:rsid w:val="00475AC5"/>
    <w:rsid w:val="00475B41"/>
    <w:rsid w:val="00476108"/>
    <w:rsid w:val="004767CE"/>
    <w:rsid w:val="00476A7A"/>
    <w:rsid w:val="00476C60"/>
    <w:rsid w:val="004772EB"/>
    <w:rsid w:val="00477783"/>
    <w:rsid w:val="00477B4E"/>
    <w:rsid w:val="00477C33"/>
    <w:rsid w:val="00477DF6"/>
    <w:rsid w:val="004800A6"/>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35E"/>
    <w:rsid w:val="004857F4"/>
    <w:rsid w:val="00486CAC"/>
    <w:rsid w:val="004879AB"/>
    <w:rsid w:val="004879BA"/>
    <w:rsid w:val="00487B1F"/>
    <w:rsid w:val="0049035C"/>
    <w:rsid w:val="00490432"/>
    <w:rsid w:val="00490695"/>
    <w:rsid w:val="0049102E"/>
    <w:rsid w:val="004913EB"/>
    <w:rsid w:val="00491B83"/>
    <w:rsid w:val="00491D29"/>
    <w:rsid w:val="00491EE2"/>
    <w:rsid w:val="00491FC5"/>
    <w:rsid w:val="00492B2F"/>
    <w:rsid w:val="00493DD8"/>
    <w:rsid w:val="004940C1"/>
    <w:rsid w:val="004940E4"/>
    <w:rsid w:val="004948E3"/>
    <w:rsid w:val="004957F2"/>
    <w:rsid w:val="00495F21"/>
    <w:rsid w:val="00495F5A"/>
    <w:rsid w:val="00496044"/>
    <w:rsid w:val="004962E6"/>
    <w:rsid w:val="004969B0"/>
    <w:rsid w:val="00496CD1"/>
    <w:rsid w:val="00496F61"/>
    <w:rsid w:val="00497163"/>
    <w:rsid w:val="00497350"/>
    <w:rsid w:val="004975DB"/>
    <w:rsid w:val="004A0538"/>
    <w:rsid w:val="004A054F"/>
    <w:rsid w:val="004A0589"/>
    <w:rsid w:val="004A05F3"/>
    <w:rsid w:val="004A0B09"/>
    <w:rsid w:val="004A1DF8"/>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D88"/>
    <w:rsid w:val="004A5E4A"/>
    <w:rsid w:val="004A5FBE"/>
    <w:rsid w:val="004A60FD"/>
    <w:rsid w:val="004A616E"/>
    <w:rsid w:val="004A672D"/>
    <w:rsid w:val="004A67E8"/>
    <w:rsid w:val="004A68A3"/>
    <w:rsid w:val="004A6ABE"/>
    <w:rsid w:val="004A6C88"/>
    <w:rsid w:val="004A6E79"/>
    <w:rsid w:val="004A7468"/>
    <w:rsid w:val="004A773B"/>
    <w:rsid w:val="004A7A93"/>
    <w:rsid w:val="004A7D3B"/>
    <w:rsid w:val="004A7E6A"/>
    <w:rsid w:val="004B0265"/>
    <w:rsid w:val="004B0817"/>
    <w:rsid w:val="004B0863"/>
    <w:rsid w:val="004B0B3E"/>
    <w:rsid w:val="004B169B"/>
    <w:rsid w:val="004B1A56"/>
    <w:rsid w:val="004B1EE3"/>
    <w:rsid w:val="004B224E"/>
    <w:rsid w:val="004B27CD"/>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3DB"/>
    <w:rsid w:val="004B748E"/>
    <w:rsid w:val="004B75B7"/>
    <w:rsid w:val="004B7674"/>
    <w:rsid w:val="004B7BF1"/>
    <w:rsid w:val="004B7D70"/>
    <w:rsid w:val="004B7DA3"/>
    <w:rsid w:val="004B7E85"/>
    <w:rsid w:val="004C003F"/>
    <w:rsid w:val="004C01B2"/>
    <w:rsid w:val="004C105D"/>
    <w:rsid w:val="004C131F"/>
    <w:rsid w:val="004C1616"/>
    <w:rsid w:val="004C1717"/>
    <w:rsid w:val="004C1B55"/>
    <w:rsid w:val="004C1D2E"/>
    <w:rsid w:val="004C1DA0"/>
    <w:rsid w:val="004C248F"/>
    <w:rsid w:val="004C2637"/>
    <w:rsid w:val="004C2706"/>
    <w:rsid w:val="004C2B58"/>
    <w:rsid w:val="004C2DD0"/>
    <w:rsid w:val="004C2DED"/>
    <w:rsid w:val="004C3253"/>
    <w:rsid w:val="004C35AC"/>
    <w:rsid w:val="004C3BB9"/>
    <w:rsid w:val="004C3BE1"/>
    <w:rsid w:val="004C3D65"/>
    <w:rsid w:val="004C3DE0"/>
    <w:rsid w:val="004C4235"/>
    <w:rsid w:val="004C43AC"/>
    <w:rsid w:val="004C445B"/>
    <w:rsid w:val="004C45FF"/>
    <w:rsid w:val="004C5049"/>
    <w:rsid w:val="004C5399"/>
    <w:rsid w:val="004C5440"/>
    <w:rsid w:val="004C5EB2"/>
    <w:rsid w:val="004C5F89"/>
    <w:rsid w:val="004C628F"/>
    <w:rsid w:val="004C63D2"/>
    <w:rsid w:val="004C6517"/>
    <w:rsid w:val="004C68D4"/>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AAD"/>
    <w:rsid w:val="004D626F"/>
    <w:rsid w:val="004D6E1A"/>
    <w:rsid w:val="004D7304"/>
    <w:rsid w:val="004D73D4"/>
    <w:rsid w:val="004D7C38"/>
    <w:rsid w:val="004E0362"/>
    <w:rsid w:val="004E03A2"/>
    <w:rsid w:val="004E11DC"/>
    <w:rsid w:val="004E1381"/>
    <w:rsid w:val="004E17F6"/>
    <w:rsid w:val="004E1868"/>
    <w:rsid w:val="004E2485"/>
    <w:rsid w:val="004E2BB3"/>
    <w:rsid w:val="004E2EA7"/>
    <w:rsid w:val="004E2EEF"/>
    <w:rsid w:val="004E311D"/>
    <w:rsid w:val="004E378E"/>
    <w:rsid w:val="004E3E5D"/>
    <w:rsid w:val="004E3F8D"/>
    <w:rsid w:val="004E45F1"/>
    <w:rsid w:val="004E4621"/>
    <w:rsid w:val="004E4B11"/>
    <w:rsid w:val="004E4C15"/>
    <w:rsid w:val="004E4EE1"/>
    <w:rsid w:val="004E58A3"/>
    <w:rsid w:val="004E5A2D"/>
    <w:rsid w:val="004E5E54"/>
    <w:rsid w:val="004E62F8"/>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3D4C"/>
    <w:rsid w:val="004F433F"/>
    <w:rsid w:val="004F43DF"/>
    <w:rsid w:val="004F48CB"/>
    <w:rsid w:val="004F4ADD"/>
    <w:rsid w:val="004F4BED"/>
    <w:rsid w:val="004F55C1"/>
    <w:rsid w:val="004F5605"/>
    <w:rsid w:val="004F5BF1"/>
    <w:rsid w:val="004F5CB9"/>
    <w:rsid w:val="004F60A8"/>
    <w:rsid w:val="004F696C"/>
    <w:rsid w:val="004F6C85"/>
    <w:rsid w:val="004F7084"/>
    <w:rsid w:val="004F7380"/>
    <w:rsid w:val="004F770D"/>
    <w:rsid w:val="004F7EAB"/>
    <w:rsid w:val="00500FE3"/>
    <w:rsid w:val="00501067"/>
    <w:rsid w:val="00501176"/>
    <w:rsid w:val="00501552"/>
    <w:rsid w:val="005015C0"/>
    <w:rsid w:val="00501C6E"/>
    <w:rsid w:val="0050213B"/>
    <w:rsid w:val="00502B63"/>
    <w:rsid w:val="00503018"/>
    <w:rsid w:val="005031CC"/>
    <w:rsid w:val="005034A8"/>
    <w:rsid w:val="00503E97"/>
    <w:rsid w:val="00503EA8"/>
    <w:rsid w:val="00503EF4"/>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2B4"/>
    <w:rsid w:val="00511382"/>
    <w:rsid w:val="00511825"/>
    <w:rsid w:val="00511F76"/>
    <w:rsid w:val="005122D2"/>
    <w:rsid w:val="00512956"/>
    <w:rsid w:val="00512CDF"/>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2E3"/>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503"/>
    <w:rsid w:val="0052788F"/>
    <w:rsid w:val="00527E44"/>
    <w:rsid w:val="005312BF"/>
    <w:rsid w:val="00531697"/>
    <w:rsid w:val="0053181D"/>
    <w:rsid w:val="00531829"/>
    <w:rsid w:val="005319F8"/>
    <w:rsid w:val="00531BE3"/>
    <w:rsid w:val="00531E0B"/>
    <w:rsid w:val="00531E79"/>
    <w:rsid w:val="00532465"/>
    <w:rsid w:val="005335C1"/>
    <w:rsid w:val="005336D9"/>
    <w:rsid w:val="0053383B"/>
    <w:rsid w:val="00533B40"/>
    <w:rsid w:val="00533BC7"/>
    <w:rsid w:val="005349AD"/>
    <w:rsid w:val="005349DC"/>
    <w:rsid w:val="00534A2E"/>
    <w:rsid w:val="00534C5E"/>
    <w:rsid w:val="00534D17"/>
    <w:rsid w:val="0053522D"/>
    <w:rsid w:val="00536657"/>
    <w:rsid w:val="00536A86"/>
    <w:rsid w:val="00537036"/>
    <w:rsid w:val="005375A0"/>
    <w:rsid w:val="00537629"/>
    <w:rsid w:val="005376DC"/>
    <w:rsid w:val="0053793D"/>
    <w:rsid w:val="00540141"/>
    <w:rsid w:val="00540868"/>
    <w:rsid w:val="00540AB1"/>
    <w:rsid w:val="0054152D"/>
    <w:rsid w:val="00541B31"/>
    <w:rsid w:val="00542193"/>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5A4"/>
    <w:rsid w:val="005548CE"/>
    <w:rsid w:val="005549B4"/>
    <w:rsid w:val="00554E77"/>
    <w:rsid w:val="00554EC3"/>
    <w:rsid w:val="00554F33"/>
    <w:rsid w:val="00554F85"/>
    <w:rsid w:val="005553C4"/>
    <w:rsid w:val="005554E6"/>
    <w:rsid w:val="0055553C"/>
    <w:rsid w:val="0055553E"/>
    <w:rsid w:val="0055574D"/>
    <w:rsid w:val="005557BD"/>
    <w:rsid w:val="00556385"/>
    <w:rsid w:val="005569CC"/>
    <w:rsid w:val="00556EA9"/>
    <w:rsid w:val="00557016"/>
    <w:rsid w:val="005571C3"/>
    <w:rsid w:val="0056004D"/>
    <w:rsid w:val="005604F4"/>
    <w:rsid w:val="00560BBC"/>
    <w:rsid w:val="00560C14"/>
    <w:rsid w:val="005616E5"/>
    <w:rsid w:val="00561D0A"/>
    <w:rsid w:val="00561D65"/>
    <w:rsid w:val="00562163"/>
    <w:rsid w:val="00562342"/>
    <w:rsid w:val="005623B3"/>
    <w:rsid w:val="005625E7"/>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5E3"/>
    <w:rsid w:val="00567943"/>
    <w:rsid w:val="00567E0C"/>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BF6"/>
    <w:rsid w:val="00582D5D"/>
    <w:rsid w:val="00582E7A"/>
    <w:rsid w:val="00583363"/>
    <w:rsid w:val="00583791"/>
    <w:rsid w:val="00583D10"/>
    <w:rsid w:val="005841E8"/>
    <w:rsid w:val="005841F1"/>
    <w:rsid w:val="0058452C"/>
    <w:rsid w:val="0058465D"/>
    <w:rsid w:val="00584D11"/>
    <w:rsid w:val="00585F33"/>
    <w:rsid w:val="00585F5D"/>
    <w:rsid w:val="005865C8"/>
    <w:rsid w:val="005869B0"/>
    <w:rsid w:val="00586A61"/>
    <w:rsid w:val="00586AA4"/>
    <w:rsid w:val="00586AB2"/>
    <w:rsid w:val="00586CA7"/>
    <w:rsid w:val="00586F16"/>
    <w:rsid w:val="005872EC"/>
    <w:rsid w:val="00587520"/>
    <w:rsid w:val="00587588"/>
    <w:rsid w:val="0058793D"/>
    <w:rsid w:val="0059020F"/>
    <w:rsid w:val="005908F3"/>
    <w:rsid w:val="005911CF"/>
    <w:rsid w:val="00591327"/>
    <w:rsid w:val="00591A50"/>
    <w:rsid w:val="00591BD1"/>
    <w:rsid w:val="00591D8E"/>
    <w:rsid w:val="00592662"/>
    <w:rsid w:val="00592B4B"/>
    <w:rsid w:val="00592B50"/>
    <w:rsid w:val="00592C6D"/>
    <w:rsid w:val="00592D74"/>
    <w:rsid w:val="00593604"/>
    <w:rsid w:val="00593A16"/>
    <w:rsid w:val="00593AB7"/>
    <w:rsid w:val="00593B6C"/>
    <w:rsid w:val="00593F46"/>
    <w:rsid w:val="00593F8E"/>
    <w:rsid w:val="005940D2"/>
    <w:rsid w:val="005948F5"/>
    <w:rsid w:val="00594C62"/>
    <w:rsid w:val="00594D50"/>
    <w:rsid w:val="00595294"/>
    <w:rsid w:val="005952AF"/>
    <w:rsid w:val="005952E4"/>
    <w:rsid w:val="005957DD"/>
    <w:rsid w:val="00595C17"/>
    <w:rsid w:val="005962B5"/>
    <w:rsid w:val="0059656E"/>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77B"/>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1C41"/>
    <w:rsid w:val="005B2113"/>
    <w:rsid w:val="005B2224"/>
    <w:rsid w:val="005B240E"/>
    <w:rsid w:val="005B2698"/>
    <w:rsid w:val="005B2843"/>
    <w:rsid w:val="005B29BE"/>
    <w:rsid w:val="005B2B0C"/>
    <w:rsid w:val="005B34DE"/>
    <w:rsid w:val="005B381B"/>
    <w:rsid w:val="005B3E5D"/>
    <w:rsid w:val="005B3EA0"/>
    <w:rsid w:val="005B4121"/>
    <w:rsid w:val="005B42C2"/>
    <w:rsid w:val="005B45B1"/>
    <w:rsid w:val="005B4A28"/>
    <w:rsid w:val="005B4D9B"/>
    <w:rsid w:val="005B4FC4"/>
    <w:rsid w:val="005B519F"/>
    <w:rsid w:val="005B51B1"/>
    <w:rsid w:val="005B5215"/>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0FB5"/>
    <w:rsid w:val="005C1459"/>
    <w:rsid w:val="005C15E7"/>
    <w:rsid w:val="005C1867"/>
    <w:rsid w:val="005C1E0D"/>
    <w:rsid w:val="005C316C"/>
    <w:rsid w:val="005C3295"/>
    <w:rsid w:val="005C32BD"/>
    <w:rsid w:val="005C331D"/>
    <w:rsid w:val="005C3914"/>
    <w:rsid w:val="005C3B0C"/>
    <w:rsid w:val="005C3C45"/>
    <w:rsid w:val="005C3DD3"/>
    <w:rsid w:val="005C441B"/>
    <w:rsid w:val="005C484C"/>
    <w:rsid w:val="005C4B87"/>
    <w:rsid w:val="005C4DF0"/>
    <w:rsid w:val="005C4FA6"/>
    <w:rsid w:val="005C5490"/>
    <w:rsid w:val="005C5EAF"/>
    <w:rsid w:val="005C6072"/>
    <w:rsid w:val="005C6E7E"/>
    <w:rsid w:val="005C7694"/>
    <w:rsid w:val="005C76C1"/>
    <w:rsid w:val="005C77BE"/>
    <w:rsid w:val="005D0104"/>
    <w:rsid w:val="005D0872"/>
    <w:rsid w:val="005D09CB"/>
    <w:rsid w:val="005D0A7C"/>
    <w:rsid w:val="005D10AD"/>
    <w:rsid w:val="005D19B4"/>
    <w:rsid w:val="005D1C98"/>
    <w:rsid w:val="005D1CDB"/>
    <w:rsid w:val="005D1E98"/>
    <w:rsid w:val="005D203E"/>
    <w:rsid w:val="005D221B"/>
    <w:rsid w:val="005D2465"/>
    <w:rsid w:val="005D25C6"/>
    <w:rsid w:val="005D2812"/>
    <w:rsid w:val="005D2B2E"/>
    <w:rsid w:val="005D3164"/>
    <w:rsid w:val="005D39C2"/>
    <w:rsid w:val="005D4112"/>
    <w:rsid w:val="005D4115"/>
    <w:rsid w:val="005D47A1"/>
    <w:rsid w:val="005D4F38"/>
    <w:rsid w:val="005D5164"/>
    <w:rsid w:val="005D5883"/>
    <w:rsid w:val="005D5E0E"/>
    <w:rsid w:val="005D5E59"/>
    <w:rsid w:val="005D5FA0"/>
    <w:rsid w:val="005D5FB8"/>
    <w:rsid w:val="005D603F"/>
    <w:rsid w:val="005D65EE"/>
    <w:rsid w:val="005D6A9C"/>
    <w:rsid w:val="005D6FA3"/>
    <w:rsid w:val="005D7ED8"/>
    <w:rsid w:val="005E0091"/>
    <w:rsid w:val="005E038A"/>
    <w:rsid w:val="005E052E"/>
    <w:rsid w:val="005E083D"/>
    <w:rsid w:val="005E0C53"/>
    <w:rsid w:val="005E134A"/>
    <w:rsid w:val="005E1637"/>
    <w:rsid w:val="005E1CF5"/>
    <w:rsid w:val="005E21BB"/>
    <w:rsid w:val="005E227F"/>
    <w:rsid w:val="005E24EC"/>
    <w:rsid w:val="005E2864"/>
    <w:rsid w:val="005E2953"/>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5A18"/>
    <w:rsid w:val="005E6D67"/>
    <w:rsid w:val="005E7997"/>
    <w:rsid w:val="005E7AA7"/>
    <w:rsid w:val="005E7AB9"/>
    <w:rsid w:val="005F001B"/>
    <w:rsid w:val="005F00F2"/>
    <w:rsid w:val="005F0180"/>
    <w:rsid w:val="005F0C21"/>
    <w:rsid w:val="005F0F10"/>
    <w:rsid w:val="005F1AC9"/>
    <w:rsid w:val="005F1B1F"/>
    <w:rsid w:val="005F26F6"/>
    <w:rsid w:val="005F2CFB"/>
    <w:rsid w:val="005F3507"/>
    <w:rsid w:val="005F379D"/>
    <w:rsid w:val="005F387E"/>
    <w:rsid w:val="005F4112"/>
    <w:rsid w:val="005F41A1"/>
    <w:rsid w:val="005F4822"/>
    <w:rsid w:val="005F4F13"/>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03F"/>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2"/>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B41"/>
    <w:rsid w:val="00610F43"/>
    <w:rsid w:val="00610FDB"/>
    <w:rsid w:val="006119A9"/>
    <w:rsid w:val="00611BE8"/>
    <w:rsid w:val="00611CF7"/>
    <w:rsid w:val="00611D3A"/>
    <w:rsid w:val="006128FA"/>
    <w:rsid w:val="00612D41"/>
    <w:rsid w:val="00612DFA"/>
    <w:rsid w:val="00612EC8"/>
    <w:rsid w:val="00613414"/>
    <w:rsid w:val="00613FAB"/>
    <w:rsid w:val="0061408C"/>
    <w:rsid w:val="006142B5"/>
    <w:rsid w:val="0061461F"/>
    <w:rsid w:val="0061510A"/>
    <w:rsid w:val="00615399"/>
    <w:rsid w:val="006156A2"/>
    <w:rsid w:val="0061577E"/>
    <w:rsid w:val="006159E7"/>
    <w:rsid w:val="00615C35"/>
    <w:rsid w:val="006160AC"/>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8A1"/>
    <w:rsid w:val="00627C05"/>
    <w:rsid w:val="00627ECA"/>
    <w:rsid w:val="006303BB"/>
    <w:rsid w:val="006303C4"/>
    <w:rsid w:val="006311F3"/>
    <w:rsid w:val="0063126D"/>
    <w:rsid w:val="0063141E"/>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4F7"/>
    <w:rsid w:val="0064485C"/>
    <w:rsid w:val="006448A0"/>
    <w:rsid w:val="006449DF"/>
    <w:rsid w:val="00644BBC"/>
    <w:rsid w:val="006450B6"/>
    <w:rsid w:val="00645439"/>
    <w:rsid w:val="00645505"/>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6E3F"/>
    <w:rsid w:val="006570CD"/>
    <w:rsid w:val="00657275"/>
    <w:rsid w:val="00657E1D"/>
    <w:rsid w:val="0066038E"/>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3F12"/>
    <w:rsid w:val="006641E6"/>
    <w:rsid w:val="00664AE5"/>
    <w:rsid w:val="00664CA3"/>
    <w:rsid w:val="006650D8"/>
    <w:rsid w:val="00665146"/>
    <w:rsid w:val="00665244"/>
    <w:rsid w:val="006653BF"/>
    <w:rsid w:val="006658A2"/>
    <w:rsid w:val="006661D9"/>
    <w:rsid w:val="006663FA"/>
    <w:rsid w:val="00666B87"/>
    <w:rsid w:val="00666C3E"/>
    <w:rsid w:val="00670235"/>
    <w:rsid w:val="0067059B"/>
    <w:rsid w:val="00670651"/>
    <w:rsid w:val="00670C51"/>
    <w:rsid w:val="00670C5E"/>
    <w:rsid w:val="00670E17"/>
    <w:rsid w:val="00671412"/>
    <w:rsid w:val="00671716"/>
    <w:rsid w:val="0067198F"/>
    <w:rsid w:val="00671A27"/>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1B"/>
    <w:rsid w:val="0067575C"/>
    <w:rsid w:val="00676EF2"/>
    <w:rsid w:val="0067776A"/>
    <w:rsid w:val="00677782"/>
    <w:rsid w:val="006800BE"/>
    <w:rsid w:val="006806A2"/>
    <w:rsid w:val="006807F7"/>
    <w:rsid w:val="006809C0"/>
    <w:rsid w:val="0068114E"/>
    <w:rsid w:val="00681542"/>
    <w:rsid w:val="0068159E"/>
    <w:rsid w:val="00681792"/>
    <w:rsid w:val="00681831"/>
    <w:rsid w:val="0068202B"/>
    <w:rsid w:val="00682476"/>
    <w:rsid w:val="006826DC"/>
    <w:rsid w:val="00683153"/>
    <w:rsid w:val="006833EE"/>
    <w:rsid w:val="006835B4"/>
    <w:rsid w:val="00683B93"/>
    <w:rsid w:val="00683CEC"/>
    <w:rsid w:val="00683DFA"/>
    <w:rsid w:val="006840F5"/>
    <w:rsid w:val="0068480B"/>
    <w:rsid w:val="00684D05"/>
    <w:rsid w:val="00685AEB"/>
    <w:rsid w:val="00685F7A"/>
    <w:rsid w:val="00686906"/>
    <w:rsid w:val="00686918"/>
    <w:rsid w:val="00686CCF"/>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6FB3"/>
    <w:rsid w:val="006972F9"/>
    <w:rsid w:val="0069730F"/>
    <w:rsid w:val="0069755A"/>
    <w:rsid w:val="006976E2"/>
    <w:rsid w:val="006979EC"/>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776"/>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80B"/>
    <w:rsid w:val="006B7E6F"/>
    <w:rsid w:val="006B7F64"/>
    <w:rsid w:val="006C00AE"/>
    <w:rsid w:val="006C0D29"/>
    <w:rsid w:val="006C10C9"/>
    <w:rsid w:val="006C1207"/>
    <w:rsid w:val="006C17A1"/>
    <w:rsid w:val="006C1912"/>
    <w:rsid w:val="006C2107"/>
    <w:rsid w:val="006C2196"/>
    <w:rsid w:val="006C27DC"/>
    <w:rsid w:val="006C293C"/>
    <w:rsid w:val="006C2A9E"/>
    <w:rsid w:val="006C2D14"/>
    <w:rsid w:val="006C3214"/>
    <w:rsid w:val="006C38AF"/>
    <w:rsid w:val="006C3FDB"/>
    <w:rsid w:val="006C4301"/>
    <w:rsid w:val="006C4361"/>
    <w:rsid w:val="006C4517"/>
    <w:rsid w:val="006C4986"/>
    <w:rsid w:val="006C4A55"/>
    <w:rsid w:val="006C52DA"/>
    <w:rsid w:val="006C5B70"/>
    <w:rsid w:val="006C5CFA"/>
    <w:rsid w:val="006C5E04"/>
    <w:rsid w:val="006C5F1E"/>
    <w:rsid w:val="006C6ACE"/>
    <w:rsid w:val="006C7030"/>
    <w:rsid w:val="006C73B5"/>
    <w:rsid w:val="006C7C56"/>
    <w:rsid w:val="006D019D"/>
    <w:rsid w:val="006D03E8"/>
    <w:rsid w:val="006D09CC"/>
    <w:rsid w:val="006D0B28"/>
    <w:rsid w:val="006D0C42"/>
    <w:rsid w:val="006D1335"/>
    <w:rsid w:val="006D1344"/>
    <w:rsid w:val="006D14EF"/>
    <w:rsid w:val="006D18F8"/>
    <w:rsid w:val="006D2620"/>
    <w:rsid w:val="006D2BD0"/>
    <w:rsid w:val="006D2C17"/>
    <w:rsid w:val="006D2D9A"/>
    <w:rsid w:val="006D3025"/>
    <w:rsid w:val="006D306B"/>
    <w:rsid w:val="006D3372"/>
    <w:rsid w:val="006D36C4"/>
    <w:rsid w:val="006D389E"/>
    <w:rsid w:val="006D3B20"/>
    <w:rsid w:val="006D3DCE"/>
    <w:rsid w:val="006D3DD0"/>
    <w:rsid w:val="006D450C"/>
    <w:rsid w:val="006D53E8"/>
    <w:rsid w:val="006D548C"/>
    <w:rsid w:val="006D5F8C"/>
    <w:rsid w:val="006D60B9"/>
    <w:rsid w:val="006D62FB"/>
    <w:rsid w:val="006D6693"/>
    <w:rsid w:val="006D68B9"/>
    <w:rsid w:val="006D6CD1"/>
    <w:rsid w:val="006D6DAF"/>
    <w:rsid w:val="006D6EEE"/>
    <w:rsid w:val="006D70CA"/>
    <w:rsid w:val="006D721F"/>
    <w:rsid w:val="006D728E"/>
    <w:rsid w:val="006D74CD"/>
    <w:rsid w:val="006D79C5"/>
    <w:rsid w:val="006E01FA"/>
    <w:rsid w:val="006E0369"/>
    <w:rsid w:val="006E0AF3"/>
    <w:rsid w:val="006E131B"/>
    <w:rsid w:val="006E13BB"/>
    <w:rsid w:val="006E1CA5"/>
    <w:rsid w:val="006E21FB"/>
    <w:rsid w:val="006E25CF"/>
    <w:rsid w:val="006E2B1E"/>
    <w:rsid w:val="006E2E67"/>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C79"/>
    <w:rsid w:val="006E7E54"/>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4BAE"/>
    <w:rsid w:val="006F54A7"/>
    <w:rsid w:val="006F5644"/>
    <w:rsid w:val="006F721F"/>
    <w:rsid w:val="006F7CF0"/>
    <w:rsid w:val="006F7F64"/>
    <w:rsid w:val="00700009"/>
    <w:rsid w:val="007000D3"/>
    <w:rsid w:val="00700596"/>
    <w:rsid w:val="00700D0B"/>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3AEF"/>
    <w:rsid w:val="00704041"/>
    <w:rsid w:val="007047D2"/>
    <w:rsid w:val="00704EAA"/>
    <w:rsid w:val="00705341"/>
    <w:rsid w:val="0070550E"/>
    <w:rsid w:val="00705607"/>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1DD5"/>
    <w:rsid w:val="00712A08"/>
    <w:rsid w:val="00712CA7"/>
    <w:rsid w:val="00713486"/>
    <w:rsid w:val="00713C34"/>
    <w:rsid w:val="00713C3A"/>
    <w:rsid w:val="00713F93"/>
    <w:rsid w:val="00714526"/>
    <w:rsid w:val="007148CF"/>
    <w:rsid w:val="00714904"/>
    <w:rsid w:val="00714BD1"/>
    <w:rsid w:val="00714ED5"/>
    <w:rsid w:val="00714F83"/>
    <w:rsid w:val="007156F9"/>
    <w:rsid w:val="00715BE7"/>
    <w:rsid w:val="00715EA1"/>
    <w:rsid w:val="007163A6"/>
    <w:rsid w:val="007163AF"/>
    <w:rsid w:val="007169D8"/>
    <w:rsid w:val="00716E29"/>
    <w:rsid w:val="00717536"/>
    <w:rsid w:val="00717703"/>
    <w:rsid w:val="00717BC3"/>
    <w:rsid w:val="00717E72"/>
    <w:rsid w:val="00720B07"/>
    <w:rsid w:val="00721355"/>
    <w:rsid w:val="00721362"/>
    <w:rsid w:val="00721AE5"/>
    <w:rsid w:val="00721E2E"/>
    <w:rsid w:val="00721E4A"/>
    <w:rsid w:val="00721EA3"/>
    <w:rsid w:val="00722468"/>
    <w:rsid w:val="00722A35"/>
    <w:rsid w:val="00722BA4"/>
    <w:rsid w:val="00722D2A"/>
    <w:rsid w:val="00722E2B"/>
    <w:rsid w:val="00722E7E"/>
    <w:rsid w:val="0072305E"/>
    <w:rsid w:val="0072354E"/>
    <w:rsid w:val="00723719"/>
    <w:rsid w:val="00723BFC"/>
    <w:rsid w:val="0072454F"/>
    <w:rsid w:val="0072499F"/>
    <w:rsid w:val="007257BF"/>
    <w:rsid w:val="00725A1E"/>
    <w:rsid w:val="00725ABF"/>
    <w:rsid w:val="00725E8E"/>
    <w:rsid w:val="00725F5A"/>
    <w:rsid w:val="00726015"/>
    <w:rsid w:val="00726848"/>
    <w:rsid w:val="00726989"/>
    <w:rsid w:val="00726BEE"/>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4C"/>
    <w:rsid w:val="00733A6A"/>
    <w:rsid w:val="00733F55"/>
    <w:rsid w:val="0073413B"/>
    <w:rsid w:val="00734534"/>
    <w:rsid w:val="007346AC"/>
    <w:rsid w:val="00734C7B"/>
    <w:rsid w:val="0073512B"/>
    <w:rsid w:val="00735AC4"/>
    <w:rsid w:val="00735B84"/>
    <w:rsid w:val="007365E7"/>
    <w:rsid w:val="00736CFB"/>
    <w:rsid w:val="007371D9"/>
    <w:rsid w:val="00741202"/>
    <w:rsid w:val="007413CC"/>
    <w:rsid w:val="0074143A"/>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795"/>
    <w:rsid w:val="00746B5C"/>
    <w:rsid w:val="00746B65"/>
    <w:rsid w:val="00746D0A"/>
    <w:rsid w:val="00746E7E"/>
    <w:rsid w:val="00746EB1"/>
    <w:rsid w:val="007470DB"/>
    <w:rsid w:val="00747229"/>
    <w:rsid w:val="00747A59"/>
    <w:rsid w:val="00747AF6"/>
    <w:rsid w:val="00747B9C"/>
    <w:rsid w:val="00747CB7"/>
    <w:rsid w:val="00747F40"/>
    <w:rsid w:val="007503E7"/>
    <w:rsid w:val="007508C6"/>
    <w:rsid w:val="007509B4"/>
    <w:rsid w:val="00750EEB"/>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292"/>
    <w:rsid w:val="00754306"/>
    <w:rsid w:val="00754722"/>
    <w:rsid w:val="0075567F"/>
    <w:rsid w:val="00755706"/>
    <w:rsid w:val="0075596C"/>
    <w:rsid w:val="00755C13"/>
    <w:rsid w:val="00755CA4"/>
    <w:rsid w:val="00755D35"/>
    <w:rsid w:val="00755FFE"/>
    <w:rsid w:val="007561D7"/>
    <w:rsid w:val="00756F96"/>
    <w:rsid w:val="00757169"/>
    <w:rsid w:val="00757197"/>
    <w:rsid w:val="0075741A"/>
    <w:rsid w:val="00757FC9"/>
    <w:rsid w:val="00760435"/>
    <w:rsid w:val="007604AE"/>
    <w:rsid w:val="00760825"/>
    <w:rsid w:val="007609EF"/>
    <w:rsid w:val="00760F48"/>
    <w:rsid w:val="00761169"/>
    <w:rsid w:val="0076119A"/>
    <w:rsid w:val="0076188D"/>
    <w:rsid w:val="00761AF5"/>
    <w:rsid w:val="0076263F"/>
    <w:rsid w:val="00762E35"/>
    <w:rsid w:val="007631A9"/>
    <w:rsid w:val="00763397"/>
    <w:rsid w:val="007638D6"/>
    <w:rsid w:val="007639C5"/>
    <w:rsid w:val="00763F72"/>
    <w:rsid w:val="0076436D"/>
    <w:rsid w:val="0076442D"/>
    <w:rsid w:val="00764611"/>
    <w:rsid w:val="007646DB"/>
    <w:rsid w:val="00764A95"/>
    <w:rsid w:val="00764E84"/>
    <w:rsid w:val="00765237"/>
    <w:rsid w:val="007654AC"/>
    <w:rsid w:val="0076555F"/>
    <w:rsid w:val="00765AAC"/>
    <w:rsid w:val="007663E8"/>
    <w:rsid w:val="0076645B"/>
    <w:rsid w:val="00766870"/>
    <w:rsid w:val="00766888"/>
    <w:rsid w:val="00766BD2"/>
    <w:rsid w:val="00766D8D"/>
    <w:rsid w:val="00766F3D"/>
    <w:rsid w:val="007671D6"/>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8CA"/>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067"/>
    <w:rsid w:val="00777156"/>
    <w:rsid w:val="007771C1"/>
    <w:rsid w:val="00777C7B"/>
    <w:rsid w:val="00777D6F"/>
    <w:rsid w:val="00777E6E"/>
    <w:rsid w:val="00780ED2"/>
    <w:rsid w:val="00780F5A"/>
    <w:rsid w:val="00781005"/>
    <w:rsid w:val="00781150"/>
    <w:rsid w:val="00781DEF"/>
    <w:rsid w:val="0078243E"/>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87C"/>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60"/>
    <w:rsid w:val="007975AB"/>
    <w:rsid w:val="0079763B"/>
    <w:rsid w:val="007A04F0"/>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380"/>
    <w:rsid w:val="007A63FB"/>
    <w:rsid w:val="007A6CA9"/>
    <w:rsid w:val="007A6E47"/>
    <w:rsid w:val="007A75AC"/>
    <w:rsid w:val="007A772E"/>
    <w:rsid w:val="007A7E9B"/>
    <w:rsid w:val="007A7EF8"/>
    <w:rsid w:val="007B0D6A"/>
    <w:rsid w:val="007B1016"/>
    <w:rsid w:val="007B15EC"/>
    <w:rsid w:val="007B17BE"/>
    <w:rsid w:val="007B2090"/>
    <w:rsid w:val="007B23E3"/>
    <w:rsid w:val="007B2494"/>
    <w:rsid w:val="007B2663"/>
    <w:rsid w:val="007B2D31"/>
    <w:rsid w:val="007B3128"/>
    <w:rsid w:val="007B3709"/>
    <w:rsid w:val="007B37A8"/>
    <w:rsid w:val="007B3826"/>
    <w:rsid w:val="007B3A8F"/>
    <w:rsid w:val="007B3E9D"/>
    <w:rsid w:val="007B40C6"/>
    <w:rsid w:val="007B4760"/>
    <w:rsid w:val="007B48A3"/>
    <w:rsid w:val="007B4A3B"/>
    <w:rsid w:val="007B50E5"/>
    <w:rsid w:val="007B512A"/>
    <w:rsid w:val="007B57DA"/>
    <w:rsid w:val="007B5BF5"/>
    <w:rsid w:val="007B5D8B"/>
    <w:rsid w:val="007B5E5B"/>
    <w:rsid w:val="007B5F88"/>
    <w:rsid w:val="007B6E3C"/>
    <w:rsid w:val="007B700A"/>
    <w:rsid w:val="007C0004"/>
    <w:rsid w:val="007C04BD"/>
    <w:rsid w:val="007C0C3B"/>
    <w:rsid w:val="007C0E02"/>
    <w:rsid w:val="007C10D9"/>
    <w:rsid w:val="007C14F1"/>
    <w:rsid w:val="007C1829"/>
    <w:rsid w:val="007C1D62"/>
    <w:rsid w:val="007C2097"/>
    <w:rsid w:val="007C2215"/>
    <w:rsid w:val="007C3213"/>
    <w:rsid w:val="007C37DB"/>
    <w:rsid w:val="007C39C2"/>
    <w:rsid w:val="007C3ED3"/>
    <w:rsid w:val="007C42D9"/>
    <w:rsid w:val="007C49DF"/>
    <w:rsid w:val="007C4B44"/>
    <w:rsid w:val="007C514A"/>
    <w:rsid w:val="007C523B"/>
    <w:rsid w:val="007C5812"/>
    <w:rsid w:val="007C5ED7"/>
    <w:rsid w:val="007C63AB"/>
    <w:rsid w:val="007C6414"/>
    <w:rsid w:val="007C6628"/>
    <w:rsid w:val="007C6C0A"/>
    <w:rsid w:val="007C6F1E"/>
    <w:rsid w:val="007C77A9"/>
    <w:rsid w:val="007C7C45"/>
    <w:rsid w:val="007D03D0"/>
    <w:rsid w:val="007D0B75"/>
    <w:rsid w:val="007D114A"/>
    <w:rsid w:val="007D13EF"/>
    <w:rsid w:val="007D1A56"/>
    <w:rsid w:val="007D1DB6"/>
    <w:rsid w:val="007D1FF1"/>
    <w:rsid w:val="007D20FB"/>
    <w:rsid w:val="007D21EF"/>
    <w:rsid w:val="007D253F"/>
    <w:rsid w:val="007D2E7E"/>
    <w:rsid w:val="007D2EAA"/>
    <w:rsid w:val="007D3342"/>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5DF7"/>
    <w:rsid w:val="007E6023"/>
    <w:rsid w:val="007E6473"/>
    <w:rsid w:val="007E67F2"/>
    <w:rsid w:val="007E6BA0"/>
    <w:rsid w:val="007E6DD0"/>
    <w:rsid w:val="007E76AF"/>
    <w:rsid w:val="007F003C"/>
    <w:rsid w:val="007F0088"/>
    <w:rsid w:val="007F00FD"/>
    <w:rsid w:val="007F0132"/>
    <w:rsid w:val="007F0435"/>
    <w:rsid w:val="007F0EF8"/>
    <w:rsid w:val="007F117A"/>
    <w:rsid w:val="007F1264"/>
    <w:rsid w:val="007F18CA"/>
    <w:rsid w:val="007F19DF"/>
    <w:rsid w:val="007F1C57"/>
    <w:rsid w:val="007F20ED"/>
    <w:rsid w:val="007F24AA"/>
    <w:rsid w:val="007F2585"/>
    <w:rsid w:val="007F2592"/>
    <w:rsid w:val="007F25B6"/>
    <w:rsid w:val="007F2BEB"/>
    <w:rsid w:val="007F3583"/>
    <w:rsid w:val="007F35E5"/>
    <w:rsid w:val="007F3AAE"/>
    <w:rsid w:val="007F3D8A"/>
    <w:rsid w:val="007F41A0"/>
    <w:rsid w:val="007F454D"/>
    <w:rsid w:val="007F45F5"/>
    <w:rsid w:val="007F45FE"/>
    <w:rsid w:val="007F461A"/>
    <w:rsid w:val="007F47AC"/>
    <w:rsid w:val="007F4AAA"/>
    <w:rsid w:val="007F4B45"/>
    <w:rsid w:val="007F4E36"/>
    <w:rsid w:val="007F4E9D"/>
    <w:rsid w:val="007F5451"/>
    <w:rsid w:val="007F5A9D"/>
    <w:rsid w:val="007F5CA7"/>
    <w:rsid w:val="007F5DBD"/>
    <w:rsid w:val="007F5FFB"/>
    <w:rsid w:val="007F60AB"/>
    <w:rsid w:val="007F61D1"/>
    <w:rsid w:val="007F6222"/>
    <w:rsid w:val="007F6A0D"/>
    <w:rsid w:val="007F6B0A"/>
    <w:rsid w:val="007F7138"/>
    <w:rsid w:val="007F7165"/>
    <w:rsid w:val="007F7635"/>
    <w:rsid w:val="007F798E"/>
    <w:rsid w:val="008004F7"/>
    <w:rsid w:val="0080076F"/>
    <w:rsid w:val="00800C9C"/>
    <w:rsid w:val="00800D65"/>
    <w:rsid w:val="00801155"/>
    <w:rsid w:val="008017E0"/>
    <w:rsid w:val="00801BCB"/>
    <w:rsid w:val="00801C28"/>
    <w:rsid w:val="00801FD7"/>
    <w:rsid w:val="0080224D"/>
    <w:rsid w:val="008028F4"/>
    <w:rsid w:val="008029E3"/>
    <w:rsid w:val="00802CE9"/>
    <w:rsid w:val="00802D3F"/>
    <w:rsid w:val="0080303B"/>
    <w:rsid w:val="00803042"/>
    <w:rsid w:val="00803306"/>
    <w:rsid w:val="008035E5"/>
    <w:rsid w:val="00803961"/>
    <w:rsid w:val="00803BCB"/>
    <w:rsid w:val="00803CEA"/>
    <w:rsid w:val="00804626"/>
    <w:rsid w:val="008046EC"/>
    <w:rsid w:val="008048B6"/>
    <w:rsid w:val="008048B7"/>
    <w:rsid w:val="00804A8A"/>
    <w:rsid w:val="00804C57"/>
    <w:rsid w:val="00804ED7"/>
    <w:rsid w:val="00804F9C"/>
    <w:rsid w:val="008050D5"/>
    <w:rsid w:val="0080522B"/>
    <w:rsid w:val="00805334"/>
    <w:rsid w:val="0080554B"/>
    <w:rsid w:val="008057A6"/>
    <w:rsid w:val="00806022"/>
    <w:rsid w:val="008060C7"/>
    <w:rsid w:val="0080668C"/>
    <w:rsid w:val="00806855"/>
    <w:rsid w:val="00806A3D"/>
    <w:rsid w:val="00806ADB"/>
    <w:rsid w:val="00806CDF"/>
    <w:rsid w:val="00806E29"/>
    <w:rsid w:val="00807857"/>
    <w:rsid w:val="00807F09"/>
    <w:rsid w:val="00810667"/>
    <w:rsid w:val="00810721"/>
    <w:rsid w:val="00810833"/>
    <w:rsid w:val="0081086B"/>
    <w:rsid w:val="00810B77"/>
    <w:rsid w:val="00810DA0"/>
    <w:rsid w:val="00810FBA"/>
    <w:rsid w:val="00811D11"/>
    <w:rsid w:val="00811F4A"/>
    <w:rsid w:val="00812028"/>
    <w:rsid w:val="00812068"/>
    <w:rsid w:val="008123FA"/>
    <w:rsid w:val="0081277F"/>
    <w:rsid w:val="00812A2C"/>
    <w:rsid w:val="00812AC3"/>
    <w:rsid w:val="00813368"/>
    <w:rsid w:val="00813DC2"/>
    <w:rsid w:val="00813DDA"/>
    <w:rsid w:val="0081406B"/>
    <w:rsid w:val="0081451B"/>
    <w:rsid w:val="00814D88"/>
    <w:rsid w:val="00815B6B"/>
    <w:rsid w:val="00816036"/>
    <w:rsid w:val="008162B1"/>
    <w:rsid w:val="00816930"/>
    <w:rsid w:val="0081714A"/>
    <w:rsid w:val="008174F6"/>
    <w:rsid w:val="00817662"/>
    <w:rsid w:val="00817DFC"/>
    <w:rsid w:val="00817F7F"/>
    <w:rsid w:val="0082014E"/>
    <w:rsid w:val="0082031A"/>
    <w:rsid w:val="0082057C"/>
    <w:rsid w:val="008205D5"/>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1F1E"/>
    <w:rsid w:val="00832228"/>
    <w:rsid w:val="008322D0"/>
    <w:rsid w:val="0083290F"/>
    <w:rsid w:val="00832C8B"/>
    <w:rsid w:val="0083302C"/>
    <w:rsid w:val="00833928"/>
    <w:rsid w:val="00833A00"/>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5E85"/>
    <w:rsid w:val="00836051"/>
    <w:rsid w:val="008371AF"/>
    <w:rsid w:val="00837237"/>
    <w:rsid w:val="008376BF"/>
    <w:rsid w:val="00837774"/>
    <w:rsid w:val="008400F9"/>
    <w:rsid w:val="00840349"/>
    <w:rsid w:val="00840694"/>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A1D"/>
    <w:rsid w:val="008457B6"/>
    <w:rsid w:val="008457CE"/>
    <w:rsid w:val="008457DA"/>
    <w:rsid w:val="008460C4"/>
    <w:rsid w:val="008464C9"/>
    <w:rsid w:val="00846A5B"/>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E1F"/>
    <w:rsid w:val="0086048A"/>
    <w:rsid w:val="00860747"/>
    <w:rsid w:val="00860EAD"/>
    <w:rsid w:val="00861358"/>
    <w:rsid w:val="00861C14"/>
    <w:rsid w:val="00861FFA"/>
    <w:rsid w:val="008626E7"/>
    <w:rsid w:val="00862AA6"/>
    <w:rsid w:val="00862D89"/>
    <w:rsid w:val="0086358B"/>
    <w:rsid w:val="00863904"/>
    <w:rsid w:val="00863CB9"/>
    <w:rsid w:val="00863D8C"/>
    <w:rsid w:val="00864156"/>
    <w:rsid w:val="008641D9"/>
    <w:rsid w:val="008643C5"/>
    <w:rsid w:val="008648BE"/>
    <w:rsid w:val="00864989"/>
    <w:rsid w:val="00865027"/>
    <w:rsid w:val="00865278"/>
    <w:rsid w:val="0086594B"/>
    <w:rsid w:val="00866A19"/>
    <w:rsid w:val="0086707F"/>
    <w:rsid w:val="00867200"/>
    <w:rsid w:val="008672C3"/>
    <w:rsid w:val="008674DE"/>
    <w:rsid w:val="00867527"/>
    <w:rsid w:val="00867631"/>
    <w:rsid w:val="00870122"/>
    <w:rsid w:val="008708A0"/>
    <w:rsid w:val="00870AC4"/>
    <w:rsid w:val="00870EE7"/>
    <w:rsid w:val="0087153F"/>
    <w:rsid w:val="0087156B"/>
    <w:rsid w:val="00871941"/>
    <w:rsid w:val="008719AE"/>
    <w:rsid w:val="00871B40"/>
    <w:rsid w:val="00871C04"/>
    <w:rsid w:val="00872176"/>
    <w:rsid w:val="00872379"/>
    <w:rsid w:val="008723E0"/>
    <w:rsid w:val="008724C9"/>
    <w:rsid w:val="00872650"/>
    <w:rsid w:val="00872727"/>
    <w:rsid w:val="0087273F"/>
    <w:rsid w:val="008727EB"/>
    <w:rsid w:val="00872886"/>
    <w:rsid w:val="00872AA9"/>
    <w:rsid w:val="00872B89"/>
    <w:rsid w:val="008730E4"/>
    <w:rsid w:val="0087325F"/>
    <w:rsid w:val="008734B7"/>
    <w:rsid w:val="00874221"/>
    <w:rsid w:val="00874C59"/>
    <w:rsid w:val="00875A73"/>
    <w:rsid w:val="00875C13"/>
    <w:rsid w:val="00875C80"/>
    <w:rsid w:val="00875F57"/>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00B"/>
    <w:rsid w:val="008851DF"/>
    <w:rsid w:val="008854FA"/>
    <w:rsid w:val="0088560F"/>
    <w:rsid w:val="00885C7B"/>
    <w:rsid w:val="00886623"/>
    <w:rsid w:val="008868A7"/>
    <w:rsid w:val="00886AF1"/>
    <w:rsid w:val="00886E5D"/>
    <w:rsid w:val="00886EC5"/>
    <w:rsid w:val="008870C0"/>
    <w:rsid w:val="008870CA"/>
    <w:rsid w:val="00887316"/>
    <w:rsid w:val="008876BE"/>
    <w:rsid w:val="00887C99"/>
    <w:rsid w:val="00887FC0"/>
    <w:rsid w:val="00890D22"/>
    <w:rsid w:val="00891513"/>
    <w:rsid w:val="00891C47"/>
    <w:rsid w:val="00892079"/>
    <w:rsid w:val="008927EB"/>
    <w:rsid w:val="00892AC6"/>
    <w:rsid w:val="00892C0C"/>
    <w:rsid w:val="00893483"/>
    <w:rsid w:val="00893485"/>
    <w:rsid w:val="00894960"/>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FE7"/>
    <w:rsid w:val="008A1ECD"/>
    <w:rsid w:val="008A2168"/>
    <w:rsid w:val="008A2701"/>
    <w:rsid w:val="008A2EF1"/>
    <w:rsid w:val="008A2F7C"/>
    <w:rsid w:val="008A3321"/>
    <w:rsid w:val="008A3BC5"/>
    <w:rsid w:val="008A3BC6"/>
    <w:rsid w:val="008A3CFC"/>
    <w:rsid w:val="008A3E70"/>
    <w:rsid w:val="008A3FB2"/>
    <w:rsid w:val="008A4790"/>
    <w:rsid w:val="008A4A0A"/>
    <w:rsid w:val="008A4F88"/>
    <w:rsid w:val="008A5006"/>
    <w:rsid w:val="008A6781"/>
    <w:rsid w:val="008A6E50"/>
    <w:rsid w:val="008A712B"/>
    <w:rsid w:val="008A73C2"/>
    <w:rsid w:val="008A7D9A"/>
    <w:rsid w:val="008A7FCB"/>
    <w:rsid w:val="008B0044"/>
    <w:rsid w:val="008B02A1"/>
    <w:rsid w:val="008B10B3"/>
    <w:rsid w:val="008B1117"/>
    <w:rsid w:val="008B1307"/>
    <w:rsid w:val="008B1436"/>
    <w:rsid w:val="008B18A8"/>
    <w:rsid w:val="008B1ABC"/>
    <w:rsid w:val="008B1B17"/>
    <w:rsid w:val="008B2B35"/>
    <w:rsid w:val="008B3840"/>
    <w:rsid w:val="008B3EB5"/>
    <w:rsid w:val="008B4612"/>
    <w:rsid w:val="008B4653"/>
    <w:rsid w:val="008B4CC5"/>
    <w:rsid w:val="008B4E44"/>
    <w:rsid w:val="008B51BB"/>
    <w:rsid w:val="008B51D8"/>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2B6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A9B"/>
    <w:rsid w:val="008C7B63"/>
    <w:rsid w:val="008C7CB9"/>
    <w:rsid w:val="008D0192"/>
    <w:rsid w:val="008D035C"/>
    <w:rsid w:val="008D04E2"/>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53C"/>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0F7C"/>
    <w:rsid w:val="008F1440"/>
    <w:rsid w:val="008F156C"/>
    <w:rsid w:val="008F1FA5"/>
    <w:rsid w:val="008F21F1"/>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450"/>
    <w:rsid w:val="0090186E"/>
    <w:rsid w:val="0090219B"/>
    <w:rsid w:val="00902683"/>
    <w:rsid w:val="009028CE"/>
    <w:rsid w:val="00902DA6"/>
    <w:rsid w:val="009032E3"/>
    <w:rsid w:val="00903458"/>
    <w:rsid w:val="00903A9D"/>
    <w:rsid w:val="00903B54"/>
    <w:rsid w:val="00903D1D"/>
    <w:rsid w:val="00903EAC"/>
    <w:rsid w:val="009045E4"/>
    <w:rsid w:val="0090469B"/>
    <w:rsid w:val="0090531B"/>
    <w:rsid w:val="0090571A"/>
    <w:rsid w:val="00905792"/>
    <w:rsid w:val="0090589F"/>
    <w:rsid w:val="00905A7A"/>
    <w:rsid w:val="00905CFB"/>
    <w:rsid w:val="00905EFA"/>
    <w:rsid w:val="0090633A"/>
    <w:rsid w:val="009066A9"/>
    <w:rsid w:val="00906937"/>
    <w:rsid w:val="00906CE7"/>
    <w:rsid w:val="00906DA9"/>
    <w:rsid w:val="00907271"/>
    <w:rsid w:val="009076DD"/>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D2B"/>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0B24"/>
    <w:rsid w:val="009211E2"/>
    <w:rsid w:val="0092166A"/>
    <w:rsid w:val="00921E97"/>
    <w:rsid w:val="009222AA"/>
    <w:rsid w:val="0092230F"/>
    <w:rsid w:val="00922437"/>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28B"/>
    <w:rsid w:val="009319B1"/>
    <w:rsid w:val="009319B4"/>
    <w:rsid w:val="00931DA7"/>
    <w:rsid w:val="00931EFF"/>
    <w:rsid w:val="00931FA2"/>
    <w:rsid w:val="00932205"/>
    <w:rsid w:val="009323D9"/>
    <w:rsid w:val="0093248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121"/>
    <w:rsid w:val="00941D34"/>
    <w:rsid w:val="00942316"/>
    <w:rsid w:val="0094231A"/>
    <w:rsid w:val="00942652"/>
    <w:rsid w:val="00942C98"/>
    <w:rsid w:val="00943059"/>
    <w:rsid w:val="0094370D"/>
    <w:rsid w:val="0094377B"/>
    <w:rsid w:val="00944622"/>
    <w:rsid w:val="00944632"/>
    <w:rsid w:val="00944F0D"/>
    <w:rsid w:val="00944FE1"/>
    <w:rsid w:val="009453CD"/>
    <w:rsid w:val="00945618"/>
    <w:rsid w:val="009462A3"/>
    <w:rsid w:val="009464F1"/>
    <w:rsid w:val="00946C98"/>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2DBA"/>
    <w:rsid w:val="00953ADF"/>
    <w:rsid w:val="00953C59"/>
    <w:rsid w:val="00953DDE"/>
    <w:rsid w:val="00953E62"/>
    <w:rsid w:val="009548F2"/>
    <w:rsid w:val="00954D12"/>
    <w:rsid w:val="00955427"/>
    <w:rsid w:val="00955685"/>
    <w:rsid w:val="00956363"/>
    <w:rsid w:val="00956B3A"/>
    <w:rsid w:val="00956BEF"/>
    <w:rsid w:val="009575E6"/>
    <w:rsid w:val="00957F89"/>
    <w:rsid w:val="009600BA"/>
    <w:rsid w:val="009601DD"/>
    <w:rsid w:val="009601FD"/>
    <w:rsid w:val="00960A87"/>
    <w:rsid w:val="00960C37"/>
    <w:rsid w:val="0096113B"/>
    <w:rsid w:val="009615D7"/>
    <w:rsid w:val="00961994"/>
    <w:rsid w:val="00961BAA"/>
    <w:rsid w:val="00961F05"/>
    <w:rsid w:val="009623C6"/>
    <w:rsid w:val="00962D34"/>
    <w:rsid w:val="0096355E"/>
    <w:rsid w:val="0096356E"/>
    <w:rsid w:val="009639FA"/>
    <w:rsid w:val="00963A7F"/>
    <w:rsid w:val="00963D82"/>
    <w:rsid w:val="00963DB6"/>
    <w:rsid w:val="009644E0"/>
    <w:rsid w:val="00964706"/>
    <w:rsid w:val="0096480D"/>
    <w:rsid w:val="0096486C"/>
    <w:rsid w:val="00964C4B"/>
    <w:rsid w:val="00965226"/>
    <w:rsid w:val="00965379"/>
    <w:rsid w:val="00965525"/>
    <w:rsid w:val="0096575E"/>
    <w:rsid w:val="009657DB"/>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4F66"/>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160F"/>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7F1"/>
    <w:rsid w:val="00986C26"/>
    <w:rsid w:val="009879A3"/>
    <w:rsid w:val="00987A0A"/>
    <w:rsid w:val="00987ADA"/>
    <w:rsid w:val="00987B9F"/>
    <w:rsid w:val="00987E91"/>
    <w:rsid w:val="0099031F"/>
    <w:rsid w:val="00990448"/>
    <w:rsid w:val="00990AE4"/>
    <w:rsid w:val="00990BFE"/>
    <w:rsid w:val="009916D7"/>
    <w:rsid w:val="009917F5"/>
    <w:rsid w:val="009918D9"/>
    <w:rsid w:val="00991B6A"/>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95A"/>
    <w:rsid w:val="009A7A06"/>
    <w:rsid w:val="009B00B6"/>
    <w:rsid w:val="009B0A6D"/>
    <w:rsid w:val="009B0F97"/>
    <w:rsid w:val="009B1352"/>
    <w:rsid w:val="009B1525"/>
    <w:rsid w:val="009B1920"/>
    <w:rsid w:val="009B1D67"/>
    <w:rsid w:val="009B22AE"/>
    <w:rsid w:val="009B22F7"/>
    <w:rsid w:val="009B2F12"/>
    <w:rsid w:val="009B3561"/>
    <w:rsid w:val="009B3F71"/>
    <w:rsid w:val="009B4435"/>
    <w:rsid w:val="009B48E9"/>
    <w:rsid w:val="009B4AD5"/>
    <w:rsid w:val="009B4B7E"/>
    <w:rsid w:val="009B5171"/>
    <w:rsid w:val="009B55EB"/>
    <w:rsid w:val="009B5D2E"/>
    <w:rsid w:val="009B5F75"/>
    <w:rsid w:val="009B61CA"/>
    <w:rsid w:val="009B621A"/>
    <w:rsid w:val="009B6220"/>
    <w:rsid w:val="009B6827"/>
    <w:rsid w:val="009B689E"/>
    <w:rsid w:val="009B68A0"/>
    <w:rsid w:val="009B68E5"/>
    <w:rsid w:val="009B695F"/>
    <w:rsid w:val="009B69DE"/>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169"/>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2FB4"/>
    <w:rsid w:val="009D4509"/>
    <w:rsid w:val="009D4CEA"/>
    <w:rsid w:val="009D4EC5"/>
    <w:rsid w:val="009D4F2E"/>
    <w:rsid w:val="009D4F5B"/>
    <w:rsid w:val="009D5510"/>
    <w:rsid w:val="009D55F3"/>
    <w:rsid w:val="009D5642"/>
    <w:rsid w:val="009D5766"/>
    <w:rsid w:val="009D5C66"/>
    <w:rsid w:val="009D6270"/>
    <w:rsid w:val="009D6541"/>
    <w:rsid w:val="009D66E5"/>
    <w:rsid w:val="009D6AE0"/>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80"/>
    <w:rsid w:val="009E4FEE"/>
    <w:rsid w:val="009E5315"/>
    <w:rsid w:val="009E555E"/>
    <w:rsid w:val="009E64C3"/>
    <w:rsid w:val="009E6534"/>
    <w:rsid w:val="009E6789"/>
    <w:rsid w:val="009E6B7F"/>
    <w:rsid w:val="009E6DBB"/>
    <w:rsid w:val="009E6E70"/>
    <w:rsid w:val="009E7089"/>
    <w:rsid w:val="009E791A"/>
    <w:rsid w:val="009F0645"/>
    <w:rsid w:val="009F0C54"/>
    <w:rsid w:val="009F0FCF"/>
    <w:rsid w:val="009F128D"/>
    <w:rsid w:val="009F182B"/>
    <w:rsid w:val="009F232E"/>
    <w:rsid w:val="009F2389"/>
    <w:rsid w:val="009F2D73"/>
    <w:rsid w:val="009F3515"/>
    <w:rsid w:val="009F3803"/>
    <w:rsid w:val="009F40F0"/>
    <w:rsid w:val="009F4119"/>
    <w:rsid w:val="009F437F"/>
    <w:rsid w:val="009F446B"/>
    <w:rsid w:val="009F452D"/>
    <w:rsid w:val="009F4A6B"/>
    <w:rsid w:val="009F5513"/>
    <w:rsid w:val="009F57BC"/>
    <w:rsid w:val="009F5FF2"/>
    <w:rsid w:val="009F62D0"/>
    <w:rsid w:val="009F6683"/>
    <w:rsid w:val="009F6AC0"/>
    <w:rsid w:val="009F6BFF"/>
    <w:rsid w:val="009F7612"/>
    <w:rsid w:val="009F7B11"/>
    <w:rsid w:val="00A00048"/>
    <w:rsid w:val="00A0066C"/>
    <w:rsid w:val="00A00787"/>
    <w:rsid w:val="00A0088D"/>
    <w:rsid w:val="00A00E2A"/>
    <w:rsid w:val="00A01228"/>
    <w:rsid w:val="00A01305"/>
    <w:rsid w:val="00A015FB"/>
    <w:rsid w:val="00A01613"/>
    <w:rsid w:val="00A0165F"/>
    <w:rsid w:val="00A016BB"/>
    <w:rsid w:val="00A0189F"/>
    <w:rsid w:val="00A01E59"/>
    <w:rsid w:val="00A01EFD"/>
    <w:rsid w:val="00A020EB"/>
    <w:rsid w:val="00A0238A"/>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404"/>
    <w:rsid w:val="00A04A3C"/>
    <w:rsid w:val="00A04C82"/>
    <w:rsid w:val="00A04F03"/>
    <w:rsid w:val="00A04FD9"/>
    <w:rsid w:val="00A053D8"/>
    <w:rsid w:val="00A05624"/>
    <w:rsid w:val="00A05692"/>
    <w:rsid w:val="00A05901"/>
    <w:rsid w:val="00A05CFC"/>
    <w:rsid w:val="00A06DBB"/>
    <w:rsid w:val="00A06DD9"/>
    <w:rsid w:val="00A06EFF"/>
    <w:rsid w:val="00A07110"/>
    <w:rsid w:val="00A07B6B"/>
    <w:rsid w:val="00A07C0B"/>
    <w:rsid w:val="00A10348"/>
    <w:rsid w:val="00A10522"/>
    <w:rsid w:val="00A109D8"/>
    <w:rsid w:val="00A10A54"/>
    <w:rsid w:val="00A10B9C"/>
    <w:rsid w:val="00A112FD"/>
    <w:rsid w:val="00A1181E"/>
    <w:rsid w:val="00A11B2D"/>
    <w:rsid w:val="00A11D06"/>
    <w:rsid w:val="00A11E54"/>
    <w:rsid w:val="00A12016"/>
    <w:rsid w:val="00A120D7"/>
    <w:rsid w:val="00A1291A"/>
    <w:rsid w:val="00A13741"/>
    <w:rsid w:val="00A140DE"/>
    <w:rsid w:val="00A14FFC"/>
    <w:rsid w:val="00A15165"/>
    <w:rsid w:val="00A153C5"/>
    <w:rsid w:val="00A153D8"/>
    <w:rsid w:val="00A15635"/>
    <w:rsid w:val="00A158AE"/>
    <w:rsid w:val="00A15DD5"/>
    <w:rsid w:val="00A15F04"/>
    <w:rsid w:val="00A16569"/>
    <w:rsid w:val="00A168DD"/>
    <w:rsid w:val="00A16B87"/>
    <w:rsid w:val="00A16C13"/>
    <w:rsid w:val="00A16EFA"/>
    <w:rsid w:val="00A16F20"/>
    <w:rsid w:val="00A16F7A"/>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A98"/>
    <w:rsid w:val="00A24134"/>
    <w:rsid w:val="00A24949"/>
    <w:rsid w:val="00A2533C"/>
    <w:rsid w:val="00A253C9"/>
    <w:rsid w:val="00A259BB"/>
    <w:rsid w:val="00A259FF"/>
    <w:rsid w:val="00A26237"/>
    <w:rsid w:val="00A26A28"/>
    <w:rsid w:val="00A26E9C"/>
    <w:rsid w:val="00A26F03"/>
    <w:rsid w:val="00A27687"/>
    <w:rsid w:val="00A27717"/>
    <w:rsid w:val="00A27912"/>
    <w:rsid w:val="00A27ED3"/>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8D4"/>
    <w:rsid w:val="00A36A6B"/>
    <w:rsid w:val="00A36CBB"/>
    <w:rsid w:val="00A37003"/>
    <w:rsid w:val="00A37146"/>
    <w:rsid w:val="00A37A46"/>
    <w:rsid w:val="00A400E6"/>
    <w:rsid w:val="00A4036E"/>
    <w:rsid w:val="00A4039B"/>
    <w:rsid w:val="00A40842"/>
    <w:rsid w:val="00A409C7"/>
    <w:rsid w:val="00A40CCD"/>
    <w:rsid w:val="00A40CE7"/>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981"/>
    <w:rsid w:val="00A43A6C"/>
    <w:rsid w:val="00A43DA2"/>
    <w:rsid w:val="00A43F41"/>
    <w:rsid w:val="00A442E8"/>
    <w:rsid w:val="00A445EC"/>
    <w:rsid w:val="00A44AEC"/>
    <w:rsid w:val="00A44BD4"/>
    <w:rsid w:val="00A456E7"/>
    <w:rsid w:val="00A45995"/>
    <w:rsid w:val="00A45A2E"/>
    <w:rsid w:val="00A45B91"/>
    <w:rsid w:val="00A45BBC"/>
    <w:rsid w:val="00A45D8C"/>
    <w:rsid w:val="00A4629D"/>
    <w:rsid w:val="00A47900"/>
    <w:rsid w:val="00A47A92"/>
    <w:rsid w:val="00A47E70"/>
    <w:rsid w:val="00A50200"/>
    <w:rsid w:val="00A50BEF"/>
    <w:rsid w:val="00A50CDB"/>
    <w:rsid w:val="00A50FED"/>
    <w:rsid w:val="00A517D0"/>
    <w:rsid w:val="00A51E18"/>
    <w:rsid w:val="00A522EE"/>
    <w:rsid w:val="00A52EB0"/>
    <w:rsid w:val="00A53479"/>
    <w:rsid w:val="00A536E0"/>
    <w:rsid w:val="00A5392B"/>
    <w:rsid w:val="00A539C1"/>
    <w:rsid w:val="00A53E9B"/>
    <w:rsid w:val="00A54046"/>
    <w:rsid w:val="00A54264"/>
    <w:rsid w:val="00A54420"/>
    <w:rsid w:val="00A549C5"/>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8E5"/>
    <w:rsid w:val="00A759D2"/>
    <w:rsid w:val="00A762E9"/>
    <w:rsid w:val="00A762EC"/>
    <w:rsid w:val="00A76670"/>
    <w:rsid w:val="00A76C2A"/>
    <w:rsid w:val="00A771A9"/>
    <w:rsid w:val="00A7753F"/>
    <w:rsid w:val="00A77750"/>
    <w:rsid w:val="00A80AC1"/>
    <w:rsid w:val="00A80B6B"/>
    <w:rsid w:val="00A80BFD"/>
    <w:rsid w:val="00A832D2"/>
    <w:rsid w:val="00A8342F"/>
    <w:rsid w:val="00A83492"/>
    <w:rsid w:val="00A8365B"/>
    <w:rsid w:val="00A83A47"/>
    <w:rsid w:val="00A83D68"/>
    <w:rsid w:val="00A83E82"/>
    <w:rsid w:val="00A84193"/>
    <w:rsid w:val="00A84532"/>
    <w:rsid w:val="00A85525"/>
    <w:rsid w:val="00A855D2"/>
    <w:rsid w:val="00A85930"/>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8D4"/>
    <w:rsid w:val="00A92934"/>
    <w:rsid w:val="00A9321F"/>
    <w:rsid w:val="00A935C4"/>
    <w:rsid w:val="00A93675"/>
    <w:rsid w:val="00A93E0F"/>
    <w:rsid w:val="00A94502"/>
    <w:rsid w:val="00A94BCE"/>
    <w:rsid w:val="00A94E63"/>
    <w:rsid w:val="00A951A8"/>
    <w:rsid w:val="00A9559E"/>
    <w:rsid w:val="00A95692"/>
    <w:rsid w:val="00A959C7"/>
    <w:rsid w:val="00A95BAA"/>
    <w:rsid w:val="00A95E50"/>
    <w:rsid w:val="00A96043"/>
    <w:rsid w:val="00A9666A"/>
    <w:rsid w:val="00A96D7E"/>
    <w:rsid w:val="00A96E23"/>
    <w:rsid w:val="00A9701A"/>
    <w:rsid w:val="00A976BC"/>
    <w:rsid w:val="00A977D4"/>
    <w:rsid w:val="00A97D9A"/>
    <w:rsid w:val="00A97DF6"/>
    <w:rsid w:val="00A97EB7"/>
    <w:rsid w:val="00A97ED3"/>
    <w:rsid w:val="00A97F27"/>
    <w:rsid w:val="00AA00B4"/>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0A7"/>
    <w:rsid w:val="00AB1365"/>
    <w:rsid w:val="00AB17A2"/>
    <w:rsid w:val="00AB195E"/>
    <w:rsid w:val="00AB1C4C"/>
    <w:rsid w:val="00AB2296"/>
    <w:rsid w:val="00AB273C"/>
    <w:rsid w:val="00AB2D3C"/>
    <w:rsid w:val="00AB2F34"/>
    <w:rsid w:val="00AB3332"/>
    <w:rsid w:val="00AB3838"/>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6AF"/>
    <w:rsid w:val="00AB7821"/>
    <w:rsid w:val="00AB7B23"/>
    <w:rsid w:val="00AC000C"/>
    <w:rsid w:val="00AC0560"/>
    <w:rsid w:val="00AC0645"/>
    <w:rsid w:val="00AC0AA8"/>
    <w:rsid w:val="00AC0EF9"/>
    <w:rsid w:val="00AC16E6"/>
    <w:rsid w:val="00AC24B9"/>
    <w:rsid w:val="00AC255F"/>
    <w:rsid w:val="00AC2648"/>
    <w:rsid w:val="00AC2806"/>
    <w:rsid w:val="00AC2F9C"/>
    <w:rsid w:val="00AC30D5"/>
    <w:rsid w:val="00AC347B"/>
    <w:rsid w:val="00AC38D7"/>
    <w:rsid w:val="00AC4149"/>
    <w:rsid w:val="00AC41DA"/>
    <w:rsid w:val="00AC44FA"/>
    <w:rsid w:val="00AC48F7"/>
    <w:rsid w:val="00AC4C5D"/>
    <w:rsid w:val="00AC4E1A"/>
    <w:rsid w:val="00AC4E70"/>
    <w:rsid w:val="00AC4FDC"/>
    <w:rsid w:val="00AC562D"/>
    <w:rsid w:val="00AC5694"/>
    <w:rsid w:val="00AC5A9B"/>
    <w:rsid w:val="00AC5B40"/>
    <w:rsid w:val="00AC5B4C"/>
    <w:rsid w:val="00AC5B57"/>
    <w:rsid w:val="00AC60F1"/>
    <w:rsid w:val="00AC6580"/>
    <w:rsid w:val="00AC67D9"/>
    <w:rsid w:val="00AC6D43"/>
    <w:rsid w:val="00AC7022"/>
    <w:rsid w:val="00AC71B1"/>
    <w:rsid w:val="00AC73D4"/>
    <w:rsid w:val="00AC792A"/>
    <w:rsid w:val="00AC79D8"/>
    <w:rsid w:val="00AC7AE1"/>
    <w:rsid w:val="00AC7C40"/>
    <w:rsid w:val="00AD0047"/>
    <w:rsid w:val="00AD0391"/>
    <w:rsid w:val="00AD05FE"/>
    <w:rsid w:val="00AD060E"/>
    <w:rsid w:val="00AD08EC"/>
    <w:rsid w:val="00AD0FFF"/>
    <w:rsid w:val="00AD11B4"/>
    <w:rsid w:val="00AD1456"/>
    <w:rsid w:val="00AD14FE"/>
    <w:rsid w:val="00AD1EF9"/>
    <w:rsid w:val="00AD2254"/>
    <w:rsid w:val="00AD284B"/>
    <w:rsid w:val="00AD2916"/>
    <w:rsid w:val="00AD299C"/>
    <w:rsid w:val="00AD2B2F"/>
    <w:rsid w:val="00AD390F"/>
    <w:rsid w:val="00AD3CAC"/>
    <w:rsid w:val="00AD3CE8"/>
    <w:rsid w:val="00AD405B"/>
    <w:rsid w:val="00AD4680"/>
    <w:rsid w:val="00AD48CE"/>
    <w:rsid w:val="00AD4991"/>
    <w:rsid w:val="00AD4CC6"/>
    <w:rsid w:val="00AD4D33"/>
    <w:rsid w:val="00AD4E86"/>
    <w:rsid w:val="00AD4E95"/>
    <w:rsid w:val="00AD5298"/>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96F"/>
    <w:rsid w:val="00AE0B4B"/>
    <w:rsid w:val="00AE10F7"/>
    <w:rsid w:val="00AE1121"/>
    <w:rsid w:val="00AE20D3"/>
    <w:rsid w:val="00AE2477"/>
    <w:rsid w:val="00AE2517"/>
    <w:rsid w:val="00AE2F31"/>
    <w:rsid w:val="00AE32E0"/>
    <w:rsid w:val="00AE33A4"/>
    <w:rsid w:val="00AE3638"/>
    <w:rsid w:val="00AE3C55"/>
    <w:rsid w:val="00AE3DFA"/>
    <w:rsid w:val="00AE422E"/>
    <w:rsid w:val="00AE4388"/>
    <w:rsid w:val="00AE4AEE"/>
    <w:rsid w:val="00AE5002"/>
    <w:rsid w:val="00AE54B8"/>
    <w:rsid w:val="00AE5AA6"/>
    <w:rsid w:val="00AE6AA9"/>
    <w:rsid w:val="00AE6C40"/>
    <w:rsid w:val="00AE703B"/>
    <w:rsid w:val="00AE7138"/>
    <w:rsid w:val="00AE74C6"/>
    <w:rsid w:val="00AE7941"/>
    <w:rsid w:val="00AE7DDA"/>
    <w:rsid w:val="00AE7DE9"/>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7B"/>
    <w:rsid w:val="00AF2DA8"/>
    <w:rsid w:val="00AF30FC"/>
    <w:rsid w:val="00AF3875"/>
    <w:rsid w:val="00AF3AC9"/>
    <w:rsid w:val="00AF3E50"/>
    <w:rsid w:val="00AF4168"/>
    <w:rsid w:val="00AF4729"/>
    <w:rsid w:val="00AF4E33"/>
    <w:rsid w:val="00AF4FF1"/>
    <w:rsid w:val="00AF51D7"/>
    <w:rsid w:val="00AF5534"/>
    <w:rsid w:val="00AF5781"/>
    <w:rsid w:val="00AF589C"/>
    <w:rsid w:val="00AF5939"/>
    <w:rsid w:val="00AF62FC"/>
    <w:rsid w:val="00AF6301"/>
    <w:rsid w:val="00AF689D"/>
    <w:rsid w:val="00AF71A6"/>
    <w:rsid w:val="00AF7313"/>
    <w:rsid w:val="00AF76C1"/>
    <w:rsid w:val="00AF7897"/>
    <w:rsid w:val="00B00592"/>
    <w:rsid w:val="00B00C33"/>
    <w:rsid w:val="00B00EE7"/>
    <w:rsid w:val="00B01169"/>
    <w:rsid w:val="00B018D0"/>
    <w:rsid w:val="00B01B87"/>
    <w:rsid w:val="00B01FEB"/>
    <w:rsid w:val="00B027F4"/>
    <w:rsid w:val="00B02954"/>
    <w:rsid w:val="00B02FFE"/>
    <w:rsid w:val="00B033DF"/>
    <w:rsid w:val="00B04625"/>
    <w:rsid w:val="00B04980"/>
    <w:rsid w:val="00B04E66"/>
    <w:rsid w:val="00B04EDE"/>
    <w:rsid w:val="00B0525D"/>
    <w:rsid w:val="00B05800"/>
    <w:rsid w:val="00B05AE2"/>
    <w:rsid w:val="00B0636E"/>
    <w:rsid w:val="00B06EE6"/>
    <w:rsid w:val="00B070AE"/>
    <w:rsid w:val="00B0719E"/>
    <w:rsid w:val="00B072A1"/>
    <w:rsid w:val="00B078AF"/>
    <w:rsid w:val="00B07CF6"/>
    <w:rsid w:val="00B1024E"/>
    <w:rsid w:val="00B10474"/>
    <w:rsid w:val="00B105D4"/>
    <w:rsid w:val="00B1069D"/>
    <w:rsid w:val="00B10946"/>
    <w:rsid w:val="00B10D32"/>
    <w:rsid w:val="00B10D3B"/>
    <w:rsid w:val="00B10F30"/>
    <w:rsid w:val="00B11316"/>
    <w:rsid w:val="00B11678"/>
    <w:rsid w:val="00B11A88"/>
    <w:rsid w:val="00B126B6"/>
    <w:rsid w:val="00B12E4B"/>
    <w:rsid w:val="00B139B7"/>
    <w:rsid w:val="00B13C68"/>
    <w:rsid w:val="00B13D36"/>
    <w:rsid w:val="00B13DBD"/>
    <w:rsid w:val="00B14130"/>
    <w:rsid w:val="00B14F3D"/>
    <w:rsid w:val="00B155EA"/>
    <w:rsid w:val="00B1618F"/>
    <w:rsid w:val="00B16C2B"/>
    <w:rsid w:val="00B16CB4"/>
    <w:rsid w:val="00B17620"/>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AAD"/>
    <w:rsid w:val="00B23B3E"/>
    <w:rsid w:val="00B23E78"/>
    <w:rsid w:val="00B241BC"/>
    <w:rsid w:val="00B247D9"/>
    <w:rsid w:val="00B255A0"/>
    <w:rsid w:val="00B2575E"/>
    <w:rsid w:val="00B25889"/>
    <w:rsid w:val="00B258BB"/>
    <w:rsid w:val="00B25BB1"/>
    <w:rsid w:val="00B2641F"/>
    <w:rsid w:val="00B26F14"/>
    <w:rsid w:val="00B26F88"/>
    <w:rsid w:val="00B27B61"/>
    <w:rsid w:val="00B27D60"/>
    <w:rsid w:val="00B30605"/>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DDF"/>
    <w:rsid w:val="00B34EC0"/>
    <w:rsid w:val="00B35016"/>
    <w:rsid w:val="00B355DC"/>
    <w:rsid w:val="00B3579A"/>
    <w:rsid w:val="00B35807"/>
    <w:rsid w:val="00B358B1"/>
    <w:rsid w:val="00B35F0B"/>
    <w:rsid w:val="00B3636D"/>
    <w:rsid w:val="00B363C4"/>
    <w:rsid w:val="00B363D7"/>
    <w:rsid w:val="00B3681D"/>
    <w:rsid w:val="00B36CAA"/>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3BCE"/>
    <w:rsid w:val="00B4407D"/>
    <w:rsid w:val="00B4485F"/>
    <w:rsid w:val="00B448BE"/>
    <w:rsid w:val="00B44ACA"/>
    <w:rsid w:val="00B44CBC"/>
    <w:rsid w:val="00B45119"/>
    <w:rsid w:val="00B45E36"/>
    <w:rsid w:val="00B46CC3"/>
    <w:rsid w:val="00B47F3F"/>
    <w:rsid w:val="00B50284"/>
    <w:rsid w:val="00B50804"/>
    <w:rsid w:val="00B50AB0"/>
    <w:rsid w:val="00B50F11"/>
    <w:rsid w:val="00B50F78"/>
    <w:rsid w:val="00B50FA3"/>
    <w:rsid w:val="00B511BB"/>
    <w:rsid w:val="00B51559"/>
    <w:rsid w:val="00B5191C"/>
    <w:rsid w:val="00B51C6C"/>
    <w:rsid w:val="00B51C83"/>
    <w:rsid w:val="00B5204F"/>
    <w:rsid w:val="00B529D7"/>
    <w:rsid w:val="00B52A36"/>
    <w:rsid w:val="00B52B08"/>
    <w:rsid w:val="00B5382E"/>
    <w:rsid w:val="00B5395D"/>
    <w:rsid w:val="00B53972"/>
    <w:rsid w:val="00B53BC7"/>
    <w:rsid w:val="00B54EA8"/>
    <w:rsid w:val="00B5500D"/>
    <w:rsid w:val="00B55564"/>
    <w:rsid w:val="00B56226"/>
    <w:rsid w:val="00B562E3"/>
    <w:rsid w:val="00B5675D"/>
    <w:rsid w:val="00B56832"/>
    <w:rsid w:val="00B56932"/>
    <w:rsid w:val="00B56972"/>
    <w:rsid w:val="00B56F61"/>
    <w:rsid w:val="00B56F74"/>
    <w:rsid w:val="00B5764D"/>
    <w:rsid w:val="00B576D5"/>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018"/>
    <w:rsid w:val="00B65982"/>
    <w:rsid w:val="00B65A13"/>
    <w:rsid w:val="00B65D02"/>
    <w:rsid w:val="00B65EDB"/>
    <w:rsid w:val="00B6683C"/>
    <w:rsid w:val="00B66E5C"/>
    <w:rsid w:val="00B670B1"/>
    <w:rsid w:val="00B67116"/>
    <w:rsid w:val="00B67225"/>
    <w:rsid w:val="00B67606"/>
    <w:rsid w:val="00B67AAE"/>
    <w:rsid w:val="00B67B15"/>
    <w:rsid w:val="00B70566"/>
    <w:rsid w:val="00B7063A"/>
    <w:rsid w:val="00B707C4"/>
    <w:rsid w:val="00B70E77"/>
    <w:rsid w:val="00B70EF0"/>
    <w:rsid w:val="00B70F73"/>
    <w:rsid w:val="00B71498"/>
    <w:rsid w:val="00B71A98"/>
    <w:rsid w:val="00B71F6E"/>
    <w:rsid w:val="00B71FFF"/>
    <w:rsid w:val="00B72415"/>
    <w:rsid w:val="00B7255B"/>
    <w:rsid w:val="00B72A4B"/>
    <w:rsid w:val="00B72AFD"/>
    <w:rsid w:val="00B72E7F"/>
    <w:rsid w:val="00B72FBD"/>
    <w:rsid w:val="00B732D5"/>
    <w:rsid w:val="00B7340B"/>
    <w:rsid w:val="00B73AD6"/>
    <w:rsid w:val="00B73B2C"/>
    <w:rsid w:val="00B73DB2"/>
    <w:rsid w:val="00B74DC8"/>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01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2F5"/>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70D4"/>
    <w:rsid w:val="00B97D22"/>
    <w:rsid w:val="00B97FED"/>
    <w:rsid w:val="00BA0253"/>
    <w:rsid w:val="00BA041D"/>
    <w:rsid w:val="00BA067D"/>
    <w:rsid w:val="00BA082F"/>
    <w:rsid w:val="00BA11D4"/>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968"/>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E2"/>
    <w:rsid w:val="00BD28E5"/>
    <w:rsid w:val="00BD29A5"/>
    <w:rsid w:val="00BD2A9A"/>
    <w:rsid w:val="00BD2C9C"/>
    <w:rsid w:val="00BD33FF"/>
    <w:rsid w:val="00BD372D"/>
    <w:rsid w:val="00BD3905"/>
    <w:rsid w:val="00BD3E46"/>
    <w:rsid w:val="00BD3F8D"/>
    <w:rsid w:val="00BD4166"/>
    <w:rsid w:val="00BD52EE"/>
    <w:rsid w:val="00BD572B"/>
    <w:rsid w:val="00BD5D71"/>
    <w:rsid w:val="00BD5F66"/>
    <w:rsid w:val="00BD7A56"/>
    <w:rsid w:val="00BD7A7D"/>
    <w:rsid w:val="00BD7B92"/>
    <w:rsid w:val="00BD7E3E"/>
    <w:rsid w:val="00BD7F7F"/>
    <w:rsid w:val="00BE0B42"/>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0DE"/>
    <w:rsid w:val="00BE4442"/>
    <w:rsid w:val="00BE447F"/>
    <w:rsid w:val="00BE4792"/>
    <w:rsid w:val="00BE4B11"/>
    <w:rsid w:val="00BE4F71"/>
    <w:rsid w:val="00BE5063"/>
    <w:rsid w:val="00BE6732"/>
    <w:rsid w:val="00BE6751"/>
    <w:rsid w:val="00BE6971"/>
    <w:rsid w:val="00BE6C2D"/>
    <w:rsid w:val="00BE7191"/>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73"/>
    <w:rsid w:val="00BF34A8"/>
    <w:rsid w:val="00BF37E3"/>
    <w:rsid w:val="00BF38FB"/>
    <w:rsid w:val="00BF414B"/>
    <w:rsid w:val="00BF41A0"/>
    <w:rsid w:val="00BF4921"/>
    <w:rsid w:val="00BF4A63"/>
    <w:rsid w:val="00BF5324"/>
    <w:rsid w:val="00BF53B1"/>
    <w:rsid w:val="00BF53FC"/>
    <w:rsid w:val="00BF58A1"/>
    <w:rsid w:val="00BF59EE"/>
    <w:rsid w:val="00BF5AC3"/>
    <w:rsid w:val="00BF5F91"/>
    <w:rsid w:val="00BF7011"/>
    <w:rsid w:val="00BF75F0"/>
    <w:rsid w:val="00BF77BC"/>
    <w:rsid w:val="00C004DC"/>
    <w:rsid w:val="00C00B71"/>
    <w:rsid w:val="00C010D7"/>
    <w:rsid w:val="00C010E9"/>
    <w:rsid w:val="00C014B1"/>
    <w:rsid w:val="00C023C8"/>
    <w:rsid w:val="00C02866"/>
    <w:rsid w:val="00C02F35"/>
    <w:rsid w:val="00C03B04"/>
    <w:rsid w:val="00C03FF6"/>
    <w:rsid w:val="00C04086"/>
    <w:rsid w:val="00C04992"/>
    <w:rsid w:val="00C0545D"/>
    <w:rsid w:val="00C056D6"/>
    <w:rsid w:val="00C05772"/>
    <w:rsid w:val="00C05BC7"/>
    <w:rsid w:val="00C061AD"/>
    <w:rsid w:val="00C06222"/>
    <w:rsid w:val="00C0637D"/>
    <w:rsid w:val="00C066CB"/>
    <w:rsid w:val="00C066DC"/>
    <w:rsid w:val="00C06B9C"/>
    <w:rsid w:val="00C07433"/>
    <w:rsid w:val="00C078CE"/>
    <w:rsid w:val="00C07E40"/>
    <w:rsid w:val="00C10439"/>
    <w:rsid w:val="00C104AC"/>
    <w:rsid w:val="00C10569"/>
    <w:rsid w:val="00C107B8"/>
    <w:rsid w:val="00C10CE5"/>
    <w:rsid w:val="00C10D01"/>
    <w:rsid w:val="00C11929"/>
    <w:rsid w:val="00C119E7"/>
    <w:rsid w:val="00C11C2F"/>
    <w:rsid w:val="00C123BD"/>
    <w:rsid w:val="00C12BB7"/>
    <w:rsid w:val="00C12D88"/>
    <w:rsid w:val="00C1315F"/>
    <w:rsid w:val="00C142FF"/>
    <w:rsid w:val="00C148F4"/>
    <w:rsid w:val="00C14A13"/>
    <w:rsid w:val="00C14A53"/>
    <w:rsid w:val="00C1546E"/>
    <w:rsid w:val="00C155BC"/>
    <w:rsid w:val="00C15894"/>
    <w:rsid w:val="00C15983"/>
    <w:rsid w:val="00C15A46"/>
    <w:rsid w:val="00C15D15"/>
    <w:rsid w:val="00C15F6A"/>
    <w:rsid w:val="00C15FED"/>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4D4"/>
    <w:rsid w:val="00C215B6"/>
    <w:rsid w:val="00C215C3"/>
    <w:rsid w:val="00C21737"/>
    <w:rsid w:val="00C21851"/>
    <w:rsid w:val="00C21A87"/>
    <w:rsid w:val="00C21C94"/>
    <w:rsid w:val="00C21E8D"/>
    <w:rsid w:val="00C21FDC"/>
    <w:rsid w:val="00C220A4"/>
    <w:rsid w:val="00C223B6"/>
    <w:rsid w:val="00C2249A"/>
    <w:rsid w:val="00C22A87"/>
    <w:rsid w:val="00C232E9"/>
    <w:rsid w:val="00C23832"/>
    <w:rsid w:val="00C238D3"/>
    <w:rsid w:val="00C24CEE"/>
    <w:rsid w:val="00C24EE8"/>
    <w:rsid w:val="00C255D3"/>
    <w:rsid w:val="00C25B3D"/>
    <w:rsid w:val="00C25D90"/>
    <w:rsid w:val="00C25FBA"/>
    <w:rsid w:val="00C26703"/>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49"/>
    <w:rsid w:val="00C34A54"/>
    <w:rsid w:val="00C34CEA"/>
    <w:rsid w:val="00C350AA"/>
    <w:rsid w:val="00C3549F"/>
    <w:rsid w:val="00C354D1"/>
    <w:rsid w:val="00C3565D"/>
    <w:rsid w:val="00C35CA7"/>
    <w:rsid w:val="00C35DEA"/>
    <w:rsid w:val="00C364AF"/>
    <w:rsid w:val="00C3672C"/>
    <w:rsid w:val="00C36D9F"/>
    <w:rsid w:val="00C3706E"/>
    <w:rsid w:val="00C37572"/>
    <w:rsid w:val="00C37576"/>
    <w:rsid w:val="00C3788D"/>
    <w:rsid w:val="00C37E19"/>
    <w:rsid w:val="00C37EEE"/>
    <w:rsid w:val="00C4014B"/>
    <w:rsid w:val="00C41D03"/>
    <w:rsid w:val="00C4218E"/>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781"/>
    <w:rsid w:val="00C47AE6"/>
    <w:rsid w:val="00C47CC2"/>
    <w:rsid w:val="00C47E73"/>
    <w:rsid w:val="00C50359"/>
    <w:rsid w:val="00C50B0D"/>
    <w:rsid w:val="00C50D81"/>
    <w:rsid w:val="00C50F05"/>
    <w:rsid w:val="00C50F6B"/>
    <w:rsid w:val="00C515A0"/>
    <w:rsid w:val="00C51FD4"/>
    <w:rsid w:val="00C524F0"/>
    <w:rsid w:val="00C52BAA"/>
    <w:rsid w:val="00C536CA"/>
    <w:rsid w:val="00C53DB0"/>
    <w:rsid w:val="00C53E49"/>
    <w:rsid w:val="00C54585"/>
    <w:rsid w:val="00C5485D"/>
    <w:rsid w:val="00C548DF"/>
    <w:rsid w:val="00C54A8F"/>
    <w:rsid w:val="00C54F61"/>
    <w:rsid w:val="00C550D4"/>
    <w:rsid w:val="00C559E3"/>
    <w:rsid w:val="00C55D51"/>
    <w:rsid w:val="00C55E67"/>
    <w:rsid w:val="00C56198"/>
    <w:rsid w:val="00C562C7"/>
    <w:rsid w:val="00C5638F"/>
    <w:rsid w:val="00C568D7"/>
    <w:rsid w:val="00C56971"/>
    <w:rsid w:val="00C569D4"/>
    <w:rsid w:val="00C56D79"/>
    <w:rsid w:val="00C57020"/>
    <w:rsid w:val="00C5739A"/>
    <w:rsid w:val="00C57907"/>
    <w:rsid w:val="00C57CF0"/>
    <w:rsid w:val="00C57FA2"/>
    <w:rsid w:val="00C60432"/>
    <w:rsid w:val="00C60AA8"/>
    <w:rsid w:val="00C610AF"/>
    <w:rsid w:val="00C61192"/>
    <w:rsid w:val="00C619B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6547"/>
    <w:rsid w:val="00C67155"/>
    <w:rsid w:val="00C67216"/>
    <w:rsid w:val="00C67A2E"/>
    <w:rsid w:val="00C67CDE"/>
    <w:rsid w:val="00C700A5"/>
    <w:rsid w:val="00C700DE"/>
    <w:rsid w:val="00C70150"/>
    <w:rsid w:val="00C70287"/>
    <w:rsid w:val="00C7048F"/>
    <w:rsid w:val="00C70A2A"/>
    <w:rsid w:val="00C70BDB"/>
    <w:rsid w:val="00C70CDC"/>
    <w:rsid w:val="00C7126E"/>
    <w:rsid w:val="00C712A6"/>
    <w:rsid w:val="00C717AC"/>
    <w:rsid w:val="00C71DDE"/>
    <w:rsid w:val="00C720FC"/>
    <w:rsid w:val="00C72BC2"/>
    <w:rsid w:val="00C72C5A"/>
    <w:rsid w:val="00C72E0F"/>
    <w:rsid w:val="00C73328"/>
    <w:rsid w:val="00C73B49"/>
    <w:rsid w:val="00C7414F"/>
    <w:rsid w:val="00C74667"/>
    <w:rsid w:val="00C74BDA"/>
    <w:rsid w:val="00C7525B"/>
    <w:rsid w:val="00C75386"/>
    <w:rsid w:val="00C75AEC"/>
    <w:rsid w:val="00C75E73"/>
    <w:rsid w:val="00C76050"/>
    <w:rsid w:val="00C761D7"/>
    <w:rsid w:val="00C76256"/>
    <w:rsid w:val="00C76AEA"/>
    <w:rsid w:val="00C77155"/>
    <w:rsid w:val="00C77B7E"/>
    <w:rsid w:val="00C80392"/>
    <w:rsid w:val="00C80860"/>
    <w:rsid w:val="00C80886"/>
    <w:rsid w:val="00C80B8C"/>
    <w:rsid w:val="00C81074"/>
    <w:rsid w:val="00C812F9"/>
    <w:rsid w:val="00C815D9"/>
    <w:rsid w:val="00C81666"/>
    <w:rsid w:val="00C8186C"/>
    <w:rsid w:val="00C81904"/>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6D08"/>
    <w:rsid w:val="00C87256"/>
    <w:rsid w:val="00C874F2"/>
    <w:rsid w:val="00C87584"/>
    <w:rsid w:val="00C87991"/>
    <w:rsid w:val="00C90254"/>
    <w:rsid w:val="00C902DA"/>
    <w:rsid w:val="00C9074B"/>
    <w:rsid w:val="00C912D3"/>
    <w:rsid w:val="00C91839"/>
    <w:rsid w:val="00C91854"/>
    <w:rsid w:val="00C918EA"/>
    <w:rsid w:val="00C921C6"/>
    <w:rsid w:val="00C926FD"/>
    <w:rsid w:val="00C92CD9"/>
    <w:rsid w:val="00C931F7"/>
    <w:rsid w:val="00C9345A"/>
    <w:rsid w:val="00C936C6"/>
    <w:rsid w:val="00C93855"/>
    <w:rsid w:val="00C940C2"/>
    <w:rsid w:val="00C9410B"/>
    <w:rsid w:val="00C9471B"/>
    <w:rsid w:val="00C9497A"/>
    <w:rsid w:val="00C94A18"/>
    <w:rsid w:val="00C94A6B"/>
    <w:rsid w:val="00C94DD2"/>
    <w:rsid w:val="00C94E99"/>
    <w:rsid w:val="00C95331"/>
    <w:rsid w:val="00C95985"/>
    <w:rsid w:val="00C95C7B"/>
    <w:rsid w:val="00C95E5B"/>
    <w:rsid w:val="00C96424"/>
    <w:rsid w:val="00C96446"/>
    <w:rsid w:val="00C9649D"/>
    <w:rsid w:val="00C9697C"/>
    <w:rsid w:val="00C969DF"/>
    <w:rsid w:val="00C96C5F"/>
    <w:rsid w:val="00C96D1C"/>
    <w:rsid w:val="00C9701D"/>
    <w:rsid w:val="00C97080"/>
    <w:rsid w:val="00C9712E"/>
    <w:rsid w:val="00C974B9"/>
    <w:rsid w:val="00C9756A"/>
    <w:rsid w:val="00C9761E"/>
    <w:rsid w:val="00C97666"/>
    <w:rsid w:val="00C9778E"/>
    <w:rsid w:val="00C97832"/>
    <w:rsid w:val="00C9798E"/>
    <w:rsid w:val="00C979AD"/>
    <w:rsid w:val="00CA042D"/>
    <w:rsid w:val="00CA0AB3"/>
    <w:rsid w:val="00CA1A9E"/>
    <w:rsid w:val="00CA2144"/>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A37"/>
    <w:rsid w:val="00CA7CDB"/>
    <w:rsid w:val="00CB0180"/>
    <w:rsid w:val="00CB0330"/>
    <w:rsid w:val="00CB0912"/>
    <w:rsid w:val="00CB0D29"/>
    <w:rsid w:val="00CB19BD"/>
    <w:rsid w:val="00CB3239"/>
    <w:rsid w:val="00CB38D0"/>
    <w:rsid w:val="00CB3968"/>
    <w:rsid w:val="00CB3A2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9D2"/>
    <w:rsid w:val="00CC0C1D"/>
    <w:rsid w:val="00CC0EE5"/>
    <w:rsid w:val="00CC19CA"/>
    <w:rsid w:val="00CC1A14"/>
    <w:rsid w:val="00CC1D30"/>
    <w:rsid w:val="00CC1D99"/>
    <w:rsid w:val="00CC1F5A"/>
    <w:rsid w:val="00CC2632"/>
    <w:rsid w:val="00CC2679"/>
    <w:rsid w:val="00CC2C67"/>
    <w:rsid w:val="00CC2D2C"/>
    <w:rsid w:val="00CC3851"/>
    <w:rsid w:val="00CC3922"/>
    <w:rsid w:val="00CC3B1D"/>
    <w:rsid w:val="00CC3BC7"/>
    <w:rsid w:val="00CC3F4C"/>
    <w:rsid w:val="00CC5026"/>
    <w:rsid w:val="00CC5418"/>
    <w:rsid w:val="00CC58B1"/>
    <w:rsid w:val="00CC5B44"/>
    <w:rsid w:val="00CC5CDD"/>
    <w:rsid w:val="00CC5F67"/>
    <w:rsid w:val="00CC6223"/>
    <w:rsid w:val="00CC67C6"/>
    <w:rsid w:val="00CC693B"/>
    <w:rsid w:val="00CC6976"/>
    <w:rsid w:val="00CC6E5F"/>
    <w:rsid w:val="00CC74FB"/>
    <w:rsid w:val="00CC74FE"/>
    <w:rsid w:val="00CC7C23"/>
    <w:rsid w:val="00CC7DB1"/>
    <w:rsid w:val="00CD02C7"/>
    <w:rsid w:val="00CD1421"/>
    <w:rsid w:val="00CD1595"/>
    <w:rsid w:val="00CD179D"/>
    <w:rsid w:val="00CD17F0"/>
    <w:rsid w:val="00CD181D"/>
    <w:rsid w:val="00CD189F"/>
    <w:rsid w:val="00CD1D96"/>
    <w:rsid w:val="00CD207D"/>
    <w:rsid w:val="00CD21C8"/>
    <w:rsid w:val="00CD21FA"/>
    <w:rsid w:val="00CD241B"/>
    <w:rsid w:val="00CD24C9"/>
    <w:rsid w:val="00CD2511"/>
    <w:rsid w:val="00CD2E73"/>
    <w:rsid w:val="00CD2F9A"/>
    <w:rsid w:val="00CD305B"/>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6AC0"/>
    <w:rsid w:val="00CD770E"/>
    <w:rsid w:val="00CE01DF"/>
    <w:rsid w:val="00CE0680"/>
    <w:rsid w:val="00CE0AC7"/>
    <w:rsid w:val="00CE0B5D"/>
    <w:rsid w:val="00CE13B9"/>
    <w:rsid w:val="00CE1457"/>
    <w:rsid w:val="00CE1553"/>
    <w:rsid w:val="00CE1915"/>
    <w:rsid w:val="00CE1ACA"/>
    <w:rsid w:val="00CE278F"/>
    <w:rsid w:val="00CE389A"/>
    <w:rsid w:val="00CE40EC"/>
    <w:rsid w:val="00CE42DF"/>
    <w:rsid w:val="00CE4B7E"/>
    <w:rsid w:val="00CE4C17"/>
    <w:rsid w:val="00CE5003"/>
    <w:rsid w:val="00CE52B2"/>
    <w:rsid w:val="00CE57A4"/>
    <w:rsid w:val="00CE5F67"/>
    <w:rsid w:val="00CE629D"/>
    <w:rsid w:val="00CE68E8"/>
    <w:rsid w:val="00CE6D4E"/>
    <w:rsid w:val="00CE6F36"/>
    <w:rsid w:val="00CE7065"/>
    <w:rsid w:val="00CE7762"/>
    <w:rsid w:val="00CF0234"/>
    <w:rsid w:val="00CF0CA3"/>
    <w:rsid w:val="00CF0CBE"/>
    <w:rsid w:val="00CF0CEC"/>
    <w:rsid w:val="00CF0D2B"/>
    <w:rsid w:val="00CF0D44"/>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6E72"/>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B0A"/>
    <w:rsid w:val="00D03D96"/>
    <w:rsid w:val="00D0431D"/>
    <w:rsid w:val="00D049AF"/>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6FF"/>
    <w:rsid w:val="00D16AF1"/>
    <w:rsid w:val="00D16CA8"/>
    <w:rsid w:val="00D172F0"/>
    <w:rsid w:val="00D179B3"/>
    <w:rsid w:val="00D17A1C"/>
    <w:rsid w:val="00D17A39"/>
    <w:rsid w:val="00D17D24"/>
    <w:rsid w:val="00D207E5"/>
    <w:rsid w:val="00D207FB"/>
    <w:rsid w:val="00D209E0"/>
    <w:rsid w:val="00D20CA3"/>
    <w:rsid w:val="00D21191"/>
    <w:rsid w:val="00D21DC9"/>
    <w:rsid w:val="00D21E4E"/>
    <w:rsid w:val="00D224F6"/>
    <w:rsid w:val="00D2254B"/>
    <w:rsid w:val="00D2295A"/>
    <w:rsid w:val="00D233E0"/>
    <w:rsid w:val="00D2369B"/>
    <w:rsid w:val="00D237F2"/>
    <w:rsid w:val="00D23904"/>
    <w:rsid w:val="00D24DC7"/>
    <w:rsid w:val="00D24DDB"/>
    <w:rsid w:val="00D25102"/>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1"/>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7DF"/>
    <w:rsid w:val="00D36BF0"/>
    <w:rsid w:val="00D36CA3"/>
    <w:rsid w:val="00D36DB2"/>
    <w:rsid w:val="00D36DE9"/>
    <w:rsid w:val="00D377CB"/>
    <w:rsid w:val="00D378D2"/>
    <w:rsid w:val="00D4013B"/>
    <w:rsid w:val="00D407D5"/>
    <w:rsid w:val="00D40972"/>
    <w:rsid w:val="00D40F85"/>
    <w:rsid w:val="00D410FD"/>
    <w:rsid w:val="00D41CC9"/>
    <w:rsid w:val="00D41F9E"/>
    <w:rsid w:val="00D42806"/>
    <w:rsid w:val="00D42D5C"/>
    <w:rsid w:val="00D431F9"/>
    <w:rsid w:val="00D43208"/>
    <w:rsid w:val="00D43616"/>
    <w:rsid w:val="00D4366F"/>
    <w:rsid w:val="00D43D07"/>
    <w:rsid w:val="00D43D8D"/>
    <w:rsid w:val="00D440F2"/>
    <w:rsid w:val="00D44467"/>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165"/>
    <w:rsid w:val="00D47390"/>
    <w:rsid w:val="00D4795F"/>
    <w:rsid w:val="00D4797F"/>
    <w:rsid w:val="00D47A64"/>
    <w:rsid w:val="00D505A5"/>
    <w:rsid w:val="00D50BE9"/>
    <w:rsid w:val="00D50D12"/>
    <w:rsid w:val="00D512A1"/>
    <w:rsid w:val="00D513AE"/>
    <w:rsid w:val="00D51856"/>
    <w:rsid w:val="00D5198E"/>
    <w:rsid w:val="00D52457"/>
    <w:rsid w:val="00D527E4"/>
    <w:rsid w:val="00D52B0D"/>
    <w:rsid w:val="00D5348B"/>
    <w:rsid w:val="00D54978"/>
    <w:rsid w:val="00D549F0"/>
    <w:rsid w:val="00D54B4E"/>
    <w:rsid w:val="00D5527F"/>
    <w:rsid w:val="00D559B0"/>
    <w:rsid w:val="00D55F9E"/>
    <w:rsid w:val="00D56058"/>
    <w:rsid w:val="00D560C9"/>
    <w:rsid w:val="00D56828"/>
    <w:rsid w:val="00D56932"/>
    <w:rsid w:val="00D56E22"/>
    <w:rsid w:val="00D56FF9"/>
    <w:rsid w:val="00D576BE"/>
    <w:rsid w:val="00D577AB"/>
    <w:rsid w:val="00D5785A"/>
    <w:rsid w:val="00D57E2C"/>
    <w:rsid w:val="00D60410"/>
    <w:rsid w:val="00D604D8"/>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67F"/>
    <w:rsid w:val="00D73999"/>
    <w:rsid w:val="00D73C86"/>
    <w:rsid w:val="00D74016"/>
    <w:rsid w:val="00D741AD"/>
    <w:rsid w:val="00D74573"/>
    <w:rsid w:val="00D74B5E"/>
    <w:rsid w:val="00D750D9"/>
    <w:rsid w:val="00D754ED"/>
    <w:rsid w:val="00D75B4E"/>
    <w:rsid w:val="00D76AD2"/>
    <w:rsid w:val="00D76B60"/>
    <w:rsid w:val="00D773FE"/>
    <w:rsid w:val="00D774FD"/>
    <w:rsid w:val="00D77AC6"/>
    <w:rsid w:val="00D801E6"/>
    <w:rsid w:val="00D80569"/>
    <w:rsid w:val="00D806EA"/>
    <w:rsid w:val="00D80740"/>
    <w:rsid w:val="00D80872"/>
    <w:rsid w:val="00D80CD1"/>
    <w:rsid w:val="00D80F86"/>
    <w:rsid w:val="00D814E3"/>
    <w:rsid w:val="00D817A0"/>
    <w:rsid w:val="00D81FD5"/>
    <w:rsid w:val="00D82624"/>
    <w:rsid w:val="00D82ADB"/>
    <w:rsid w:val="00D82C70"/>
    <w:rsid w:val="00D82CCA"/>
    <w:rsid w:val="00D8306D"/>
    <w:rsid w:val="00D83228"/>
    <w:rsid w:val="00D83414"/>
    <w:rsid w:val="00D83B4A"/>
    <w:rsid w:val="00D83B75"/>
    <w:rsid w:val="00D83C6C"/>
    <w:rsid w:val="00D848AB"/>
    <w:rsid w:val="00D84976"/>
    <w:rsid w:val="00D84FAC"/>
    <w:rsid w:val="00D8516C"/>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28E"/>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697"/>
    <w:rsid w:val="00D96A07"/>
    <w:rsid w:val="00D96C5A"/>
    <w:rsid w:val="00D9710C"/>
    <w:rsid w:val="00D972DD"/>
    <w:rsid w:val="00D97356"/>
    <w:rsid w:val="00D97686"/>
    <w:rsid w:val="00D97B3A"/>
    <w:rsid w:val="00D97CE2"/>
    <w:rsid w:val="00D97D97"/>
    <w:rsid w:val="00D97DE1"/>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3CDF"/>
    <w:rsid w:val="00DA4B20"/>
    <w:rsid w:val="00DA4C12"/>
    <w:rsid w:val="00DA4F54"/>
    <w:rsid w:val="00DA5F72"/>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606"/>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1519"/>
    <w:rsid w:val="00DC16B7"/>
    <w:rsid w:val="00DC201E"/>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4B2"/>
    <w:rsid w:val="00DD0B1B"/>
    <w:rsid w:val="00DD0DA4"/>
    <w:rsid w:val="00DD0E9C"/>
    <w:rsid w:val="00DD1184"/>
    <w:rsid w:val="00DD147E"/>
    <w:rsid w:val="00DD14D2"/>
    <w:rsid w:val="00DD15F4"/>
    <w:rsid w:val="00DD1781"/>
    <w:rsid w:val="00DD184A"/>
    <w:rsid w:val="00DD1B23"/>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1E"/>
    <w:rsid w:val="00DD54D2"/>
    <w:rsid w:val="00DD59B7"/>
    <w:rsid w:val="00DD7000"/>
    <w:rsid w:val="00DD7061"/>
    <w:rsid w:val="00DD785D"/>
    <w:rsid w:val="00DE0271"/>
    <w:rsid w:val="00DE068F"/>
    <w:rsid w:val="00DE09EA"/>
    <w:rsid w:val="00DE0A1A"/>
    <w:rsid w:val="00DE0B5E"/>
    <w:rsid w:val="00DE0BC5"/>
    <w:rsid w:val="00DE0C96"/>
    <w:rsid w:val="00DE0F9C"/>
    <w:rsid w:val="00DE1198"/>
    <w:rsid w:val="00DE1810"/>
    <w:rsid w:val="00DE1CF6"/>
    <w:rsid w:val="00DE2048"/>
    <w:rsid w:val="00DE208E"/>
    <w:rsid w:val="00DE2891"/>
    <w:rsid w:val="00DE337C"/>
    <w:rsid w:val="00DE3453"/>
    <w:rsid w:val="00DE3A35"/>
    <w:rsid w:val="00DE3E82"/>
    <w:rsid w:val="00DE3EB5"/>
    <w:rsid w:val="00DE4006"/>
    <w:rsid w:val="00DE40B1"/>
    <w:rsid w:val="00DE4481"/>
    <w:rsid w:val="00DE45A1"/>
    <w:rsid w:val="00DE4741"/>
    <w:rsid w:val="00DE4C6C"/>
    <w:rsid w:val="00DE4EA6"/>
    <w:rsid w:val="00DE5559"/>
    <w:rsid w:val="00DE5D0B"/>
    <w:rsid w:val="00DE6663"/>
    <w:rsid w:val="00DE667E"/>
    <w:rsid w:val="00DE6929"/>
    <w:rsid w:val="00DE73C5"/>
    <w:rsid w:val="00DE75D0"/>
    <w:rsid w:val="00DF01B6"/>
    <w:rsid w:val="00DF0213"/>
    <w:rsid w:val="00DF035F"/>
    <w:rsid w:val="00DF0403"/>
    <w:rsid w:val="00DF0555"/>
    <w:rsid w:val="00DF0A7B"/>
    <w:rsid w:val="00DF12AE"/>
    <w:rsid w:val="00DF12CF"/>
    <w:rsid w:val="00DF16C1"/>
    <w:rsid w:val="00DF23F2"/>
    <w:rsid w:val="00DF288B"/>
    <w:rsid w:val="00DF29C3"/>
    <w:rsid w:val="00DF2DAB"/>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DF7EB4"/>
    <w:rsid w:val="00E002A6"/>
    <w:rsid w:val="00E0031B"/>
    <w:rsid w:val="00E003D7"/>
    <w:rsid w:val="00E00558"/>
    <w:rsid w:val="00E00EDE"/>
    <w:rsid w:val="00E00F3F"/>
    <w:rsid w:val="00E013C9"/>
    <w:rsid w:val="00E01441"/>
    <w:rsid w:val="00E0169D"/>
    <w:rsid w:val="00E01A6E"/>
    <w:rsid w:val="00E0264B"/>
    <w:rsid w:val="00E02A57"/>
    <w:rsid w:val="00E0335E"/>
    <w:rsid w:val="00E037B1"/>
    <w:rsid w:val="00E037DA"/>
    <w:rsid w:val="00E04125"/>
    <w:rsid w:val="00E04210"/>
    <w:rsid w:val="00E0433A"/>
    <w:rsid w:val="00E04A5A"/>
    <w:rsid w:val="00E04C10"/>
    <w:rsid w:val="00E0642C"/>
    <w:rsid w:val="00E06AA0"/>
    <w:rsid w:val="00E06E69"/>
    <w:rsid w:val="00E07162"/>
    <w:rsid w:val="00E075BC"/>
    <w:rsid w:val="00E0767F"/>
    <w:rsid w:val="00E101DA"/>
    <w:rsid w:val="00E106E8"/>
    <w:rsid w:val="00E1090B"/>
    <w:rsid w:val="00E110BB"/>
    <w:rsid w:val="00E11D73"/>
    <w:rsid w:val="00E12282"/>
    <w:rsid w:val="00E12D6F"/>
    <w:rsid w:val="00E1310E"/>
    <w:rsid w:val="00E13439"/>
    <w:rsid w:val="00E135CF"/>
    <w:rsid w:val="00E13A88"/>
    <w:rsid w:val="00E13CD2"/>
    <w:rsid w:val="00E144C7"/>
    <w:rsid w:val="00E14974"/>
    <w:rsid w:val="00E14A4D"/>
    <w:rsid w:val="00E1547A"/>
    <w:rsid w:val="00E154F3"/>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17DCB"/>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CD6"/>
    <w:rsid w:val="00E22FC8"/>
    <w:rsid w:val="00E23251"/>
    <w:rsid w:val="00E23B16"/>
    <w:rsid w:val="00E24058"/>
    <w:rsid w:val="00E24F83"/>
    <w:rsid w:val="00E2540E"/>
    <w:rsid w:val="00E25581"/>
    <w:rsid w:val="00E25674"/>
    <w:rsid w:val="00E256A3"/>
    <w:rsid w:val="00E25C0A"/>
    <w:rsid w:val="00E25F86"/>
    <w:rsid w:val="00E26014"/>
    <w:rsid w:val="00E2611A"/>
    <w:rsid w:val="00E26CB0"/>
    <w:rsid w:val="00E26D80"/>
    <w:rsid w:val="00E26D9D"/>
    <w:rsid w:val="00E270DE"/>
    <w:rsid w:val="00E273C8"/>
    <w:rsid w:val="00E27B64"/>
    <w:rsid w:val="00E27E7E"/>
    <w:rsid w:val="00E27EFA"/>
    <w:rsid w:val="00E305B9"/>
    <w:rsid w:val="00E30649"/>
    <w:rsid w:val="00E30A60"/>
    <w:rsid w:val="00E31492"/>
    <w:rsid w:val="00E31DAF"/>
    <w:rsid w:val="00E32B0A"/>
    <w:rsid w:val="00E32BEC"/>
    <w:rsid w:val="00E32CEF"/>
    <w:rsid w:val="00E3412D"/>
    <w:rsid w:val="00E348D9"/>
    <w:rsid w:val="00E34A25"/>
    <w:rsid w:val="00E34C28"/>
    <w:rsid w:val="00E353F9"/>
    <w:rsid w:val="00E354EB"/>
    <w:rsid w:val="00E35949"/>
    <w:rsid w:val="00E35D8F"/>
    <w:rsid w:val="00E35EC2"/>
    <w:rsid w:val="00E369AB"/>
    <w:rsid w:val="00E36BEB"/>
    <w:rsid w:val="00E36D76"/>
    <w:rsid w:val="00E37761"/>
    <w:rsid w:val="00E377F6"/>
    <w:rsid w:val="00E378A1"/>
    <w:rsid w:val="00E3799A"/>
    <w:rsid w:val="00E37E6D"/>
    <w:rsid w:val="00E40109"/>
    <w:rsid w:val="00E41454"/>
    <w:rsid w:val="00E4182E"/>
    <w:rsid w:val="00E41B39"/>
    <w:rsid w:val="00E4210C"/>
    <w:rsid w:val="00E421D4"/>
    <w:rsid w:val="00E4229E"/>
    <w:rsid w:val="00E422C5"/>
    <w:rsid w:val="00E43916"/>
    <w:rsid w:val="00E43AAA"/>
    <w:rsid w:val="00E43CD5"/>
    <w:rsid w:val="00E43FCE"/>
    <w:rsid w:val="00E4444B"/>
    <w:rsid w:val="00E445E3"/>
    <w:rsid w:val="00E448E8"/>
    <w:rsid w:val="00E45C92"/>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3A35"/>
    <w:rsid w:val="00E5488E"/>
    <w:rsid w:val="00E54D2C"/>
    <w:rsid w:val="00E553CD"/>
    <w:rsid w:val="00E557B9"/>
    <w:rsid w:val="00E5588E"/>
    <w:rsid w:val="00E55CA6"/>
    <w:rsid w:val="00E55E9A"/>
    <w:rsid w:val="00E55ED8"/>
    <w:rsid w:val="00E5652D"/>
    <w:rsid w:val="00E5668C"/>
    <w:rsid w:val="00E56941"/>
    <w:rsid w:val="00E56EA4"/>
    <w:rsid w:val="00E56FEF"/>
    <w:rsid w:val="00E5723A"/>
    <w:rsid w:val="00E57A22"/>
    <w:rsid w:val="00E60015"/>
    <w:rsid w:val="00E60027"/>
    <w:rsid w:val="00E612C4"/>
    <w:rsid w:val="00E61621"/>
    <w:rsid w:val="00E61E84"/>
    <w:rsid w:val="00E621A3"/>
    <w:rsid w:val="00E627A3"/>
    <w:rsid w:val="00E629EE"/>
    <w:rsid w:val="00E637BA"/>
    <w:rsid w:val="00E6492A"/>
    <w:rsid w:val="00E65460"/>
    <w:rsid w:val="00E654CB"/>
    <w:rsid w:val="00E655A6"/>
    <w:rsid w:val="00E66064"/>
    <w:rsid w:val="00E660A3"/>
    <w:rsid w:val="00E6623A"/>
    <w:rsid w:val="00E663B2"/>
    <w:rsid w:val="00E66656"/>
    <w:rsid w:val="00E66BE8"/>
    <w:rsid w:val="00E66F3A"/>
    <w:rsid w:val="00E67257"/>
    <w:rsid w:val="00E67287"/>
    <w:rsid w:val="00E678D2"/>
    <w:rsid w:val="00E67C30"/>
    <w:rsid w:val="00E705B7"/>
    <w:rsid w:val="00E7093B"/>
    <w:rsid w:val="00E70BC6"/>
    <w:rsid w:val="00E7129F"/>
    <w:rsid w:val="00E7137A"/>
    <w:rsid w:val="00E71415"/>
    <w:rsid w:val="00E71451"/>
    <w:rsid w:val="00E71E59"/>
    <w:rsid w:val="00E72006"/>
    <w:rsid w:val="00E720E5"/>
    <w:rsid w:val="00E72965"/>
    <w:rsid w:val="00E72B96"/>
    <w:rsid w:val="00E72BFB"/>
    <w:rsid w:val="00E72C66"/>
    <w:rsid w:val="00E73DFF"/>
    <w:rsid w:val="00E7406E"/>
    <w:rsid w:val="00E747B1"/>
    <w:rsid w:val="00E747BE"/>
    <w:rsid w:val="00E7521B"/>
    <w:rsid w:val="00E75289"/>
    <w:rsid w:val="00E7536D"/>
    <w:rsid w:val="00E75766"/>
    <w:rsid w:val="00E75900"/>
    <w:rsid w:val="00E7599B"/>
    <w:rsid w:val="00E75BD6"/>
    <w:rsid w:val="00E75DB4"/>
    <w:rsid w:val="00E76281"/>
    <w:rsid w:val="00E766E2"/>
    <w:rsid w:val="00E7681C"/>
    <w:rsid w:val="00E76CF1"/>
    <w:rsid w:val="00E7753F"/>
    <w:rsid w:val="00E7759C"/>
    <w:rsid w:val="00E77A66"/>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DC3"/>
    <w:rsid w:val="00E82F76"/>
    <w:rsid w:val="00E83312"/>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00D"/>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2ECA"/>
    <w:rsid w:val="00E93762"/>
    <w:rsid w:val="00E9404D"/>
    <w:rsid w:val="00E9430A"/>
    <w:rsid w:val="00E944C8"/>
    <w:rsid w:val="00E944D6"/>
    <w:rsid w:val="00E951D9"/>
    <w:rsid w:val="00E956C5"/>
    <w:rsid w:val="00E95984"/>
    <w:rsid w:val="00E95BA6"/>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68E"/>
    <w:rsid w:val="00EA1F1B"/>
    <w:rsid w:val="00EA2744"/>
    <w:rsid w:val="00EA2CA5"/>
    <w:rsid w:val="00EA309C"/>
    <w:rsid w:val="00EA321C"/>
    <w:rsid w:val="00EA3312"/>
    <w:rsid w:val="00EA37D3"/>
    <w:rsid w:val="00EA3CC0"/>
    <w:rsid w:val="00EA4522"/>
    <w:rsid w:val="00EA4D93"/>
    <w:rsid w:val="00EA519A"/>
    <w:rsid w:val="00EA51B3"/>
    <w:rsid w:val="00EA51E6"/>
    <w:rsid w:val="00EA53FA"/>
    <w:rsid w:val="00EA54A0"/>
    <w:rsid w:val="00EA5ADB"/>
    <w:rsid w:val="00EA5BCD"/>
    <w:rsid w:val="00EA5EE8"/>
    <w:rsid w:val="00EA62BD"/>
    <w:rsid w:val="00EA6B5B"/>
    <w:rsid w:val="00EA7532"/>
    <w:rsid w:val="00EB0530"/>
    <w:rsid w:val="00EB055B"/>
    <w:rsid w:val="00EB0940"/>
    <w:rsid w:val="00EB15B5"/>
    <w:rsid w:val="00EB15C4"/>
    <w:rsid w:val="00EB16D8"/>
    <w:rsid w:val="00EB1C7A"/>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195"/>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5D2"/>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960"/>
    <w:rsid w:val="00ED1CA6"/>
    <w:rsid w:val="00ED1CFD"/>
    <w:rsid w:val="00ED1E57"/>
    <w:rsid w:val="00ED20A3"/>
    <w:rsid w:val="00ED213A"/>
    <w:rsid w:val="00ED22EE"/>
    <w:rsid w:val="00ED2A08"/>
    <w:rsid w:val="00ED2AF8"/>
    <w:rsid w:val="00ED31F5"/>
    <w:rsid w:val="00ED395F"/>
    <w:rsid w:val="00ED39CD"/>
    <w:rsid w:val="00ED3B5C"/>
    <w:rsid w:val="00ED5407"/>
    <w:rsid w:val="00ED576B"/>
    <w:rsid w:val="00ED5C62"/>
    <w:rsid w:val="00ED5D9B"/>
    <w:rsid w:val="00ED5DB1"/>
    <w:rsid w:val="00ED638E"/>
    <w:rsid w:val="00ED678A"/>
    <w:rsid w:val="00ED7000"/>
    <w:rsid w:val="00ED705F"/>
    <w:rsid w:val="00ED70E1"/>
    <w:rsid w:val="00ED738A"/>
    <w:rsid w:val="00ED791A"/>
    <w:rsid w:val="00ED7A2C"/>
    <w:rsid w:val="00EE0838"/>
    <w:rsid w:val="00EE0D1F"/>
    <w:rsid w:val="00EE0FA0"/>
    <w:rsid w:val="00EE1275"/>
    <w:rsid w:val="00EE1328"/>
    <w:rsid w:val="00EE1916"/>
    <w:rsid w:val="00EE1BE8"/>
    <w:rsid w:val="00EE1E79"/>
    <w:rsid w:val="00EE2666"/>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6F29"/>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65A"/>
    <w:rsid w:val="00EF3643"/>
    <w:rsid w:val="00EF3943"/>
    <w:rsid w:val="00EF43B5"/>
    <w:rsid w:val="00EF4678"/>
    <w:rsid w:val="00EF4B3F"/>
    <w:rsid w:val="00EF522A"/>
    <w:rsid w:val="00EF5363"/>
    <w:rsid w:val="00EF56B8"/>
    <w:rsid w:val="00EF58AC"/>
    <w:rsid w:val="00EF5B40"/>
    <w:rsid w:val="00EF6598"/>
    <w:rsid w:val="00EF6621"/>
    <w:rsid w:val="00EF674B"/>
    <w:rsid w:val="00EF6849"/>
    <w:rsid w:val="00EF7246"/>
    <w:rsid w:val="00EF73A3"/>
    <w:rsid w:val="00EF75EA"/>
    <w:rsid w:val="00EF766E"/>
    <w:rsid w:val="00EF771A"/>
    <w:rsid w:val="00EF7BF3"/>
    <w:rsid w:val="00EF7C70"/>
    <w:rsid w:val="00EF7C8F"/>
    <w:rsid w:val="00F0018B"/>
    <w:rsid w:val="00F00BE6"/>
    <w:rsid w:val="00F00EED"/>
    <w:rsid w:val="00F00FE3"/>
    <w:rsid w:val="00F014D8"/>
    <w:rsid w:val="00F01569"/>
    <w:rsid w:val="00F017D9"/>
    <w:rsid w:val="00F0249D"/>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C33"/>
    <w:rsid w:val="00F05900"/>
    <w:rsid w:val="00F05944"/>
    <w:rsid w:val="00F05EB9"/>
    <w:rsid w:val="00F0604E"/>
    <w:rsid w:val="00F061E0"/>
    <w:rsid w:val="00F0635A"/>
    <w:rsid w:val="00F069DC"/>
    <w:rsid w:val="00F06DD6"/>
    <w:rsid w:val="00F073F2"/>
    <w:rsid w:val="00F10741"/>
    <w:rsid w:val="00F10767"/>
    <w:rsid w:val="00F10B67"/>
    <w:rsid w:val="00F11400"/>
    <w:rsid w:val="00F11F11"/>
    <w:rsid w:val="00F11F23"/>
    <w:rsid w:val="00F127D8"/>
    <w:rsid w:val="00F12D71"/>
    <w:rsid w:val="00F1336F"/>
    <w:rsid w:val="00F13628"/>
    <w:rsid w:val="00F13670"/>
    <w:rsid w:val="00F138E0"/>
    <w:rsid w:val="00F13B22"/>
    <w:rsid w:val="00F13CAE"/>
    <w:rsid w:val="00F141FB"/>
    <w:rsid w:val="00F148A2"/>
    <w:rsid w:val="00F155DB"/>
    <w:rsid w:val="00F156D2"/>
    <w:rsid w:val="00F15763"/>
    <w:rsid w:val="00F15930"/>
    <w:rsid w:val="00F15F59"/>
    <w:rsid w:val="00F165A0"/>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A63"/>
    <w:rsid w:val="00F21B45"/>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17D"/>
    <w:rsid w:val="00F324B8"/>
    <w:rsid w:val="00F326F4"/>
    <w:rsid w:val="00F3283C"/>
    <w:rsid w:val="00F32D09"/>
    <w:rsid w:val="00F32E5F"/>
    <w:rsid w:val="00F3302A"/>
    <w:rsid w:val="00F332C8"/>
    <w:rsid w:val="00F33FA8"/>
    <w:rsid w:val="00F34405"/>
    <w:rsid w:val="00F34565"/>
    <w:rsid w:val="00F34948"/>
    <w:rsid w:val="00F349DA"/>
    <w:rsid w:val="00F35A4E"/>
    <w:rsid w:val="00F35C28"/>
    <w:rsid w:val="00F35DF3"/>
    <w:rsid w:val="00F35EF3"/>
    <w:rsid w:val="00F35F39"/>
    <w:rsid w:val="00F36216"/>
    <w:rsid w:val="00F36492"/>
    <w:rsid w:val="00F36501"/>
    <w:rsid w:val="00F3670A"/>
    <w:rsid w:val="00F375E0"/>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415A"/>
    <w:rsid w:val="00F4426E"/>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69"/>
    <w:rsid w:val="00F532D5"/>
    <w:rsid w:val="00F5381F"/>
    <w:rsid w:val="00F53837"/>
    <w:rsid w:val="00F54500"/>
    <w:rsid w:val="00F54672"/>
    <w:rsid w:val="00F548A6"/>
    <w:rsid w:val="00F54978"/>
    <w:rsid w:val="00F5554D"/>
    <w:rsid w:val="00F567F7"/>
    <w:rsid w:val="00F56C95"/>
    <w:rsid w:val="00F56DEA"/>
    <w:rsid w:val="00F576C8"/>
    <w:rsid w:val="00F577FF"/>
    <w:rsid w:val="00F578D6"/>
    <w:rsid w:val="00F57AB9"/>
    <w:rsid w:val="00F57BB6"/>
    <w:rsid w:val="00F6004D"/>
    <w:rsid w:val="00F605DC"/>
    <w:rsid w:val="00F607C9"/>
    <w:rsid w:val="00F60C11"/>
    <w:rsid w:val="00F61C81"/>
    <w:rsid w:val="00F6234F"/>
    <w:rsid w:val="00F62651"/>
    <w:rsid w:val="00F6354D"/>
    <w:rsid w:val="00F639C0"/>
    <w:rsid w:val="00F64132"/>
    <w:rsid w:val="00F64437"/>
    <w:rsid w:val="00F64443"/>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2F73"/>
    <w:rsid w:val="00F734EB"/>
    <w:rsid w:val="00F73E43"/>
    <w:rsid w:val="00F73F3C"/>
    <w:rsid w:val="00F73F7F"/>
    <w:rsid w:val="00F745F5"/>
    <w:rsid w:val="00F748AC"/>
    <w:rsid w:val="00F75AD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26A"/>
    <w:rsid w:val="00F824A5"/>
    <w:rsid w:val="00F82AF6"/>
    <w:rsid w:val="00F82B91"/>
    <w:rsid w:val="00F82D76"/>
    <w:rsid w:val="00F82F8A"/>
    <w:rsid w:val="00F83345"/>
    <w:rsid w:val="00F8349A"/>
    <w:rsid w:val="00F834B8"/>
    <w:rsid w:val="00F83AE1"/>
    <w:rsid w:val="00F83CC6"/>
    <w:rsid w:val="00F83E15"/>
    <w:rsid w:val="00F841C4"/>
    <w:rsid w:val="00F842C2"/>
    <w:rsid w:val="00F84DDE"/>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1F"/>
    <w:rsid w:val="00F90CCD"/>
    <w:rsid w:val="00F91A8C"/>
    <w:rsid w:val="00F91E2E"/>
    <w:rsid w:val="00F92092"/>
    <w:rsid w:val="00F93203"/>
    <w:rsid w:val="00F93889"/>
    <w:rsid w:val="00F93922"/>
    <w:rsid w:val="00F93FAA"/>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756"/>
    <w:rsid w:val="00FA4850"/>
    <w:rsid w:val="00FA4D50"/>
    <w:rsid w:val="00FA4E85"/>
    <w:rsid w:val="00FA4F46"/>
    <w:rsid w:val="00FA4FCF"/>
    <w:rsid w:val="00FA534E"/>
    <w:rsid w:val="00FA540C"/>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CF5"/>
    <w:rsid w:val="00FB1F53"/>
    <w:rsid w:val="00FB2360"/>
    <w:rsid w:val="00FB277A"/>
    <w:rsid w:val="00FB2AF5"/>
    <w:rsid w:val="00FB2F61"/>
    <w:rsid w:val="00FB335A"/>
    <w:rsid w:val="00FB33B3"/>
    <w:rsid w:val="00FB3CB5"/>
    <w:rsid w:val="00FB3D31"/>
    <w:rsid w:val="00FB3ECB"/>
    <w:rsid w:val="00FB3FAA"/>
    <w:rsid w:val="00FB411F"/>
    <w:rsid w:val="00FB4350"/>
    <w:rsid w:val="00FB441D"/>
    <w:rsid w:val="00FB448E"/>
    <w:rsid w:val="00FB46BD"/>
    <w:rsid w:val="00FB46FC"/>
    <w:rsid w:val="00FB4890"/>
    <w:rsid w:val="00FB4B12"/>
    <w:rsid w:val="00FB4E20"/>
    <w:rsid w:val="00FB5148"/>
    <w:rsid w:val="00FB529A"/>
    <w:rsid w:val="00FB5332"/>
    <w:rsid w:val="00FB57B7"/>
    <w:rsid w:val="00FB5BFD"/>
    <w:rsid w:val="00FB6092"/>
    <w:rsid w:val="00FB6386"/>
    <w:rsid w:val="00FB6B44"/>
    <w:rsid w:val="00FB6FB0"/>
    <w:rsid w:val="00FB6FDC"/>
    <w:rsid w:val="00FB73FF"/>
    <w:rsid w:val="00FB769E"/>
    <w:rsid w:val="00FB7D83"/>
    <w:rsid w:val="00FC0198"/>
    <w:rsid w:val="00FC02A8"/>
    <w:rsid w:val="00FC02C3"/>
    <w:rsid w:val="00FC0776"/>
    <w:rsid w:val="00FC0D51"/>
    <w:rsid w:val="00FC0E05"/>
    <w:rsid w:val="00FC0ED9"/>
    <w:rsid w:val="00FC0F3B"/>
    <w:rsid w:val="00FC11B3"/>
    <w:rsid w:val="00FC1E7E"/>
    <w:rsid w:val="00FC1FE8"/>
    <w:rsid w:val="00FC218E"/>
    <w:rsid w:val="00FC232A"/>
    <w:rsid w:val="00FC28D9"/>
    <w:rsid w:val="00FC2E83"/>
    <w:rsid w:val="00FC390C"/>
    <w:rsid w:val="00FC3B5E"/>
    <w:rsid w:val="00FC3D8A"/>
    <w:rsid w:val="00FC3FA8"/>
    <w:rsid w:val="00FC4D5E"/>
    <w:rsid w:val="00FC54C9"/>
    <w:rsid w:val="00FC58A2"/>
    <w:rsid w:val="00FC5AA4"/>
    <w:rsid w:val="00FC5B87"/>
    <w:rsid w:val="00FC6275"/>
    <w:rsid w:val="00FC6688"/>
    <w:rsid w:val="00FC66AF"/>
    <w:rsid w:val="00FC67CF"/>
    <w:rsid w:val="00FC6A31"/>
    <w:rsid w:val="00FC70DD"/>
    <w:rsid w:val="00FC7149"/>
    <w:rsid w:val="00FC743B"/>
    <w:rsid w:val="00FC7C32"/>
    <w:rsid w:val="00FD0040"/>
    <w:rsid w:val="00FD0276"/>
    <w:rsid w:val="00FD0305"/>
    <w:rsid w:val="00FD0963"/>
    <w:rsid w:val="00FD11DA"/>
    <w:rsid w:val="00FD1B32"/>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E6F"/>
    <w:rsid w:val="00FE0B0E"/>
    <w:rsid w:val="00FE13DF"/>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5FA9"/>
    <w:rsid w:val="00FE690B"/>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3548"/>
    <w:rsid w:val="00FF3D84"/>
    <w:rsid w:val="00FF3FC5"/>
    <w:rsid w:val="00FF42BA"/>
    <w:rsid w:val="00FF4D38"/>
    <w:rsid w:val="00FF5380"/>
    <w:rsid w:val="00FF53B7"/>
    <w:rsid w:val="00FF55E7"/>
    <w:rsid w:val="00FF5699"/>
    <w:rsid w:val="00FF57FE"/>
    <w:rsid w:val="00FF5916"/>
    <w:rsid w:val="00FF6345"/>
    <w:rsid w:val="00FF655D"/>
    <w:rsid w:val="00FF6CB7"/>
    <w:rsid w:val="00FF6D8E"/>
    <w:rsid w:val="00FF6FDF"/>
    <w:rsid w:val="00FF74C0"/>
    <w:rsid w:val="00FF7912"/>
    <w:rsid w:val="01EA2EE7"/>
    <w:rsid w:val="02C56A2A"/>
    <w:rsid w:val="034BD6CB"/>
    <w:rsid w:val="04ECF969"/>
    <w:rsid w:val="05198C5D"/>
    <w:rsid w:val="0729C7C8"/>
    <w:rsid w:val="0A7143FE"/>
    <w:rsid w:val="0DE1B5AC"/>
    <w:rsid w:val="0EA3501E"/>
    <w:rsid w:val="0F1E3FE6"/>
    <w:rsid w:val="0FC5F2A6"/>
    <w:rsid w:val="0FE83003"/>
    <w:rsid w:val="1103ADEB"/>
    <w:rsid w:val="1210A3B3"/>
    <w:rsid w:val="12BF8765"/>
    <w:rsid w:val="1E9292FA"/>
    <w:rsid w:val="1EA7B7C4"/>
    <w:rsid w:val="21B65B70"/>
    <w:rsid w:val="24A86DCB"/>
    <w:rsid w:val="24E5A18B"/>
    <w:rsid w:val="25C6ED09"/>
    <w:rsid w:val="28B3029A"/>
    <w:rsid w:val="2B2D36CF"/>
    <w:rsid w:val="2E8EF483"/>
    <w:rsid w:val="2F257AFC"/>
    <w:rsid w:val="301A8688"/>
    <w:rsid w:val="30B6AE67"/>
    <w:rsid w:val="3231A141"/>
    <w:rsid w:val="33816131"/>
    <w:rsid w:val="3669065C"/>
    <w:rsid w:val="37FF0591"/>
    <w:rsid w:val="38633733"/>
    <w:rsid w:val="3D3FB3F4"/>
    <w:rsid w:val="41810DCE"/>
    <w:rsid w:val="42118900"/>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34971DE"/>
    <w:rsid w:val="54B7E4ED"/>
    <w:rsid w:val="54DEE733"/>
    <w:rsid w:val="559E662D"/>
    <w:rsid w:val="55EC937E"/>
    <w:rsid w:val="5834EE4A"/>
    <w:rsid w:val="5AF1F0A9"/>
    <w:rsid w:val="5B5848E7"/>
    <w:rsid w:val="5BE09701"/>
    <w:rsid w:val="5DAB04A8"/>
    <w:rsid w:val="5FE21D29"/>
    <w:rsid w:val="6011C660"/>
    <w:rsid w:val="60D6C0EA"/>
    <w:rsid w:val="62261278"/>
    <w:rsid w:val="628309D8"/>
    <w:rsid w:val="62D02AFB"/>
    <w:rsid w:val="6580BDD6"/>
    <w:rsid w:val="65946438"/>
    <w:rsid w:val="677EDAC8"/>
    <w:rsid w:val="682828B1"/>
    <w:rsid w:val="6AEC0320"/>
    <w:rsid w:val="6CDA6347"/>
    <w:rsid w:val="6DB6195C"/>
    <w:rsid w:val="6ECAD565"/>
    <w:rsid w:val="70F506F7"/>
    <w:rsid w:val="70FD889C"/>
    <w:rsid w:val="7254FF7B"/>
    <w:rsid w:val="73124038"/>
    <w:rsid w:val="74DCC192"/>
    <w:rsid w:val="75AA3986"/>
    <w:rsid w:val="7656E930"/>
    <w:rsid w:val="769B87E5"/>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v:textbox inset="5.85pt,.7pt,5.85pt,.7pt"/>
    </o:shapedefaults>
    <o:shapelayout v:ext="edit">
      <o:idmap v:ext="edit" data="1"/>
    </o:shapelayout>
  </w:shapeDefaults>
  <w:decimalSymbol w:val=","/>
  <w:listSeparator w:val=";"/>
  <w14:docId w14:val="6BB0DF23"/>
  <w15:chartTrackingRefBased/>
  <w15:docId w15:val="{A9466150-B0CF-4B31-8D51-D0B9D7C7C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7527"/>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uiPriority w:val="39"/>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qFormat/>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table" w:customStyle="1" w:styleId="TableGrid5">
    <w:name w:val="Table Grid5"/>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d-underline">
    <w:name w:val="red-underline"/>
    <w:basedOn w:val="DefaultParagraphFont"/>
    <w:rsid w:val="003570C5"/>
  </w:style>
  <w:style w:type="character" w:customStyle="1" w:styleId="CommentTextChar">
    <w:name w:val="Comment Text Char"/>
    <w:link w:val="CommentText"/>
    <w:rsid w:val="00CD02C7"/>
    <w:rPr>
      <w:rFonts w:ascii="Times New Roman" w:hAnsi="Times New Roman"/>
      <w:lang w:val="en-GB" w:eastAsia="en-US"/>
    </w:rPr>
  </w:style>
  <w:style w:type="character" w:customStyle="1" w:styleId="EXChar">
    <w:name w:val="EX Char"/>
    <w:link w:val="EX"/>
    <w:locked/>
    <w:rsid w:val="00CD02C7"/>
    <w:rPr>
      <w:rFonts w:ascii="Times New Roman" w:hAnsi="Times New Roman"/>
      <w:lang w:val="en-GB" w:eastAsia="en-US"/>
    </w:rPr>
  </w:style>
  <w:style w:type="paragraph" w:customStyle="1" w:styleId="pf0">
    <w:name w:val="pf0"/>
    <w:basedOn w:val="Normal"/>
    <w:rsid w:val="00F21A63"/>
    <w:pPr>
      <w:spacing w:before="100" w:beforeAutospacing="1" w:after="100" w:afterAutospacing="1"/>
      <w:jc w:val="left"/>
    </w:pPr>
    <w:rPr>
      <w:rFonts w:eastAsia="Times New Roman"/>
      <w:sz w:val="24"/>
      <w:szCs w:val="24"/>
      <w:lang w:val="en-IN" w:eastAsia="en-IN"/>
    </w:rPr>
  </w:style>
  <w:style w:type="character" w:customStyle="1" w:styleId="cf01">
    <w:name w:val="cf01"/>
    <w:basedOn w:val="DefaultParagraphFont"/>
    <w:rsid w:val="00F21A63"/>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35222014">
      <w:bodyDiv w:val="1"/>
      <w:marLeft w:val="0"/>
      <w:marRight w:val="0"/>
      <w:marTop w:val="0"/>
      <w:marBottom w:val="0"/>
      <w:divBdr>
        <w:top w:val="none" w:sz="0" w:space="0" w:color="auto"/>
        <w:left w:val="none" w:sz="0" w:space="0" w:color="auto"/>
        <w:bottom w:val="none" w:sz="0" w:space="0" w:color="auto"/>
        <w:right w:val="none" w:sz="0" w:space="0" w:color="auto"/>
      </w:divBdr>
    </w:div>
    <w:div w:id="163129452">
      <w:bodyDiv w:val="1"/>
      <w:marLeft w:val="0"/>
      <w:marRight w:val="0"/>
      <w:marTop w:val="0"/>
      <w:marBottom w:val="0"/>
      <w:divBdr>
        <w:top w:val="none" w:sz="0" w:space="0" w:color="auto"/>
        <w:left w:val="none" w:sz="0" w:space="0" w:color="auto"/>
        <w:bottom w:val="none" w:sz="0" w:space="0" w:color="auto"/>
        <w:right w:val="none" w:sz="0" w:space="0" w:color="auto"/>
      </w:divBdr>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187723342">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28080103">
      <w:bodyDiv w:val="1"/>
      <w:marLeft w:val="0"/>
      <w:marRight w:val="0"/>
      <w:marTop w:val="0"/>
      <w:marBottom w:val="0"/>
      <w:divBdr>
        <w:top w:val="none" w:sz="0" w:space="0" w:color="auto"/>
        <w:left w:val="none" w:sz="0" w:space="0" w:color="auto"/>
        <w:bottom w:val="none" w:sz="0" w:space="0" w:color="auto"/>
        <w:right w:val="none" w:sz="0" w:space="0" w:color="auto"/>
      </w:divBdr>
    </w:div>
    <w:div w:id="247230970">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70818781">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071449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4869346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8466825">
      <w:bodyDiv w:val="1"/>
      <w:marLeft w:val="0"/>
      <w:marRight w:val="0"/>
      <w:marTop w:val="0"/>
      <w:marBottom w:val="0"/>
      <w:divBdr>
        <w:top w:val="none" w:sz="0" w:space="0" w:color="auto"/>
        <w:left w:val="none" w:sz="0" w:space="0" w:color="auto"/>
        <w:bottom w:val="none" w:sz="0" w:space="0" w:color="auto"/>
        <w:right w:val="none" w:sz="0" w:space="0" w:color="auto"/>
      </w:divBdr>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4873882">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1587927">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146238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2263493">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07065780">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81077495">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5383796">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92639228">
      <w:bodyDiv w:val="1"/>
      <w:marLeft w:val="0"/>
      <w:marRight w:val="0"/>
      <w:marTop w:val="0"/>
      <w:marBottom w:val="0"/>
      <w:divBdr>
        <w:top w:val="none" w:sz="0" w:space="0" w:color="auto"/>
        <w:left w:val="none" w:sz="0" w:space="0" w:color="auto"/>
        <w:bottom w:val="none" w:sz="0" w:space="0" w:color="auto"/>
        <w:right w:val="none" w:sz="0" w:space="0" w:color="auto"/>
      </w:divBdr>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89301428">
      <w:bodyDiv w:val="1"/>
      <w:marLeft w:val="0"/>
      <w:marRight w:val="0"/>
      <w:marTop w:val="0"/>
      <w:marBottom w:val="0"/>
      <w:divBdr>
        <w:top w:val="none" w:sz="0" w:space="0" w:color="auto"/>
        <w:left w:val="none" w:sz="0" w:space="0" w:color="auto"/>
        <w:bottom w:val="none" w:sz="0" w:space="0" w:color="auto"/>
        <w:right w:val="none" w:sz="0" w:space="0" w:color="auto"/>
      </w:divBdr>
      <w:divsChild>
        <w:div w:id="2077507021">
          <w:marLeft w:val="0"/>
          <w:marRight w:val="0"/>
          <w:marTop w:val="0"/>
          <w:marBottom w:val="0"/>
          <w:divBdr>
            <w:top w:val="none" w:sz="0" w:space="0" w:color="auto"/>
            <w:left w:val="none" w:sz="0" w:space="0" w:color="auto"/>
            <w:bottom w:val="none" w:sz="0" w:space="0" w:color="auto"/>
            <w:right w:val="none" w:sz="0" w:space="0" w:color="auto"/>
          </w:divBdr>
        </w:div>
      </w:divsChild>
    </w:div>
    <w:div w:id="2138520905">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_dlc_DocId xmlns="71c5aaf6-e6ce-465b-b873-5148d2a4c105">5AIRPNAIUNRU-2028481721-7473</_dlc_DocId>
    <_dlc_DocIdUrl xmlns="71c5aaf6-e6ce-465b-b873-5148d2a4c105">
      <Url>https://nokia.sharepoint.com/sites/c5g/e2earch/_layouts/15/DocIdRedir.aspx?ID=5AIRPNAIUNRU-2028481721-7473</Url>
      <Description>5AIRPNAIUNRU-2028481721-7473</Description>
    </_dlc_DocIdUrl>
  </documentManagement>
</p:properties>
</file>

<file path=customXml/item4.xml><?xml version="1.0" encoding="utf-8"?>
<LongProperties xmlns="http://schemas.microsoft.com/office/2006/metadata/long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6F6468-61EE-4782-BEA8-2CA74949B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4ABA63-E46C-403E-B16C-C5D1E934B1FE}">
  <ds:schemaRefs>
    <ds:schemaRef ds:uri="http://schemas.microsoft.com/sharepoint/events"/>
  </ds:schemaRefs>
</ds:datastoreItem>
</file>

<file path=customXml/itemProps3.xml><?xml version="1.0" encoding="utf-8"?>
<ds:datastoreItem xmlns:ds="http://schemas.openxmlformats.org/officeDocument/2006/customXml" ds:itemID="{781EF92B-A53E-47FD-A7D6-A00936FC913C}">
  <ds:schemaRefs>
    <ds:schemaRef ds:uri="71c5aaf6-e6ce-465b-b873-5148d2a4c105"/>
    <ds:schemaRef ds:uri="http://purl.org/dc/terms/"/>
    <ds:schemaRef ds:uri="http://schemas.openxmlformats.org/package/2006/metadata/core-properties"/>
    <ds:schemaRef ds:uri="a3840f4f-04be-43d1-b2ef-6ff1382503c7"/>
    <ds:schemaRef ds:uri="http://purl.org/dc/dcmitype/"/>
    <ds:schemaRef ds:uri="http://schemas.microsoft.com/office/infopath/2007/PartnerControls"/>
    <ds:schemaRef ds:uri="http://schemas.microsoft.com/office/2006/documentManagement/types"/>
    <ds:schemaRef ds:uri="http://schemas.microsoft.com/office/2006/metadata/properties"/>
    <ds:schemaRef ds:uri="f659f8e2-1f61-4f73-8f5e-1b768c00d15a"/>
    <ds:schemaRef ds:uri="3b34c8f0-1ef5-4d1e-bb66-517ce7fe7356"/>
    <ds:schemaRef ds:uri="http://www.w3.org/XML/1998/namespace"/>
    <ds:schemaRef ds:uri="http://purl.org/dc/elements/1.1/"/>
  </ds:schemaRefs>
</ds:datastoreItem>
</file>

<file path=customXml/itemProps4.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5.xml><?xml version="1.0" encoding="utf-8"?>
<ds:datastoreItem xmlns:ds="http://schemas.openxmlformats.org/officeDocument/2006/customXml" ds:itemID="{37B59A1E-070C-4968-9195-02D0D0C1FFEE}">
  <ds:schemaRefs>
    <ds:schemaRef ds:uri="Microsoft.SharePoint.Taxonomy.ContentTypeSync"/>
  </ds:schemaRefs>
</ds:datastoreItem>
</file>

<file path=customXml/itemProps6.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7.xml><?xml version="1.0" encoding="utf-8"?>
<ds:datastoreItem xmlns:ds="http://schemas.openxmlformats.org/officeDocument/2006/customXml" ds:itemID="{1E0FC923-FA02-4EE5-B769-86AE6B7EE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2</Pages>
  <Words>500</Words>
  <Characters>2611</Characters>
  <Application>Microsoft Office Word</Application>
  <DocSecurity>0</DocSecurity>
  <Lines>21</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[89#23] E-mail discussion on UL CA</vt:lpstr>
      <vt:lpstr>[89#23] E-mail discussion on UL CA</vt:lpstr>
    </vt:vector>
  </TitlesOfParts>
  <Company>Nokia Networks, Nokia Corporation</Company>
  <LinksUpToDate>false</LinksUpToDate>
  <CharactersWithSpaces>3105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Thomas Belling</cp:lastModifiedBy>
  <cp:revision>8</cp:revision>
  <cp:lastPrinted>2019-01-15T10:23:00Z</cp:lastPrinted>
  <dcterms:created xsi:type="dcterms:W3CDTF">2022-10-30T18:36:00Z</dcterms:created>
  <dcterms:modified xsi:type="dcterms:W3CDTF">2022-11-04T20:25:00Z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fd31a6ae-bfdf-4d74-a871-6da892f95467</vt:lpwstr>
  </property>
  <property fmtid="{D5CDD505-2E9C-101B-9397-08002B2CF9AE}" pid="24" name="ContentTypeId">
    <vt:lpwstr>0x010100B82721952339BD4AA67475AA1B500C36</vt:lpwstr>
  </property>
  <property fmtid="{D5CDD505-2E9C-101B-9397-08002B2CF9AE}" pid="25" name="AuthorIds_UIVersion_3584">
    <vt:lpwstr>1174</vt:lpwstr>
  </property>
  <property fmtid="{D5CDD505-2E9C-101B-9397-08002B2CF9AE}" pid="26" name="NSCPROP_SA">
    <vt:lpwstr>C:\Users\m.shariat\AppData\Local\Temp\Temp1_S2-2003669r02.zip\S2-2003669r02.docx</vt:lpwstr>
  </property>
</Properties>
</file>